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AA4" w:rsidRDefault="003D6979">
      <w:pPr>
        <w:tabs>
          <w:tab w:val="left" w:pos="7352"/>
        </w:tabs>
        <w:jc w:val="left"/>
      </w:pPr>
      <w:r>
        <w:rPr>
          <w:rFonts w:hint="eastAsia"/>
        </w:rPr>
        <w:tab/>
      </w:r>
    </w:p>
    <w:p w:rsidR="00281AA4" w:rsidRPr="00413251" w:rsidRDefault="003D6979" w:rsidP="00EE24C1">
      <w:pPr>
        <w:jc w:val="center"/>
        <w:rPr>
          <w:rFonts w:ascii="微软雅黑" w:eastAsia="微软雅黑" w:hAnsi="微软雅黑"/>
          <w:sz w:val="32"/>
          <w:szCs w:val="32"/>
        </w:rPr>
      </w:pPr>
      <w:r w:rsidRPr="00413251">
        <w:rPr>
          <w:rFonts w:ascii="微软雅黑" w:eastAsia="微软雅黑" w:hAnsi="微软雅黑" w:hint="eastAsia"/>
          <w:sz w:val="32"/>
          <w:szCs w:val="32"/>
        </w:rPr>
        <w:t>上海市中小学教师高级职称评审申报材料要求（修订）</w:t>
      </w:r>
    </w:p>
    <w:p w:rsidR="00281AA4" w:rsidRPr="00F03251" w:rsidRDefault="003D6979">
      <w:pPr>
        <w:tabs>
          <w:tab w:val="center" w:pos="4177"/>
        </w:tabs>
        <w:spacing w:line="56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F03251">
        <w:rPr>
          <w:rFonts w:ascii="仿宋_GB2312" w:eastAsia="仿宋_GB2312" w:hint="eastAsia"/>
          <w:b/>
          <w:sz w:val="28"/>
          <w:szCs w:val="28"/>
        </w:rPr>
        <w:t>一、网上</w:t>
      </w:r>
      <w:r w:rsidRPr="00F03251">
        <w:rPr>
          <w:rFonts w:ascii="仿宋_GB2312" w:eastAsia="仿宋_GB2312"/>
          <w:b/>
          <w:sz w:val="28"/>
          <w:szCs w:val="28"/>
        </w:rPr>
        <w:t>材料</w:t>
      </w:r>
      <w:r w:rsidRPr="00F03251">
        <w:rPr>
          <w:rFonts w:ascii="仿宋_GB2312" w:eastAsia="仿宋_GB2312" w:hint="eastAsia"/>
          <w:b/>
          <w:sz w:val="28"/>
          <w:szCs w:val="28"/>
        </w:rPr>
        <w:t>填写要求</w:t>
      </w:r>
      <w:r w:rsidRPr="00F03251">
        <w:rPr>
          <w:rFonts w:ascii="仿宋_GB2312" w:eastAsia="仿宋_GB2312" w:hint="eastAsia"/>
          <w:b/>
          <w:sz w:val="28"/>
          <w:szCs w:val="28"/>
        </w:rPr>
        <w:tab/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 w:rsidRPr="00F03251">
        <w:rPr>
          <w:rFonts w:ascii="仿宋_GB2312" w:eastAsia="仿宋_GB2312" w:hint="eastAsia"/>
          <w:b/>
          <w:bCs/>
          <w:sz w:val="28"/>
          <w:szCs w:val="28"/>
        </w:rPr>
        <w:t>（一）注册信息</w:t>
      </w:r>
    </w:p>
    <w:p w:rsidR="00281AA4" w:rsidRPr="00C14307" w:rsidRDefault="003D6979">
      <w:pPr>
        <w:spacing w:line="560" w:lineRule="exact"/>
        <w:ind w:firstLineChars="200" w:firstLine="560"/>
        <w:rPr>
          <w:rFonts w:ascii="仿宋_GB2312" w:eastAsia="仿宋_GB2312"/>
          <w:b/>
          <w:bCs/>
          <w:sz w:val="28"/>
          <w:szCs w:val="28"/>
          <w:u w:val="single"/>
        </w:rPr>
      </w:pPr>
      <w:r w:rsidRPr="00F03251">
        <w:rPr>
          <w:rFonts w:ascii="仿宋_GB2312" w:eastAsia="仿宋_GB2312" w:hint="eastAsia"/>
          <w:sz w:val="28"/>
          <w:szCs w:val="28"/>
        </w:rPr>
        <w:t>“所属系统”请填写“教育系统”，“上级单位”填写所属区教育局，市属单位请填写上级主管部门。</w:t>
      </w:r>
      <w:r w:rsidR="00D53384" w:rsidRPr="00C14307">
        <w:rPr>
          <w:rFonts w:ascii="仿宋_GB2312" w:eastAsia="仿宋_GB2312" w:hint="eastAsia"/>
          <w:b/>
          <w:sz w:val="28"/>
          <w:szCs w:val="28"/>
          <w:u w:val="single"/>
        </w:rPr>
        <w:t>“单位名称”</w:t>
      </w:r>
      <w:r w:rsidR="00C14307" w:rsidRPr="00C14307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以社保缴费单位为准，劳务派遣人员以“社保单位（用工单位）”的形式填写。</w:t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 w:rsidRPr="00F03251">
        <w:rPr>
          <w:rFonts w:ascii="仿宋_GB2312" w:eastAsia="仿宋_GB2312" w:hint="eastAsia"/>
          <w:b/>
          <w:bCs/>
          <w:sz w:val="28"/>
          <w:szCs w:val="28"/>
        </w:rPr>
        <w:t>（二）上传照片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  <w:u w:val="single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要求为</w:t>
      </w:r>
      <w:r w:rsidRPr="00F03251">
        <w:rPr>
          <w:rFonts w:ascii="仿宋_GB2312" w:eastAsia="仿宋_GB2312" w:hAnsi="宋体"/>
          <w:sz w:val="28"/>
          <w:szCs w:val="28"/>
        </w:rPr>
        <w:t>：</w:t>
      </w:r>
      <w:r w:rsidRPr="00F03251">
        <w:rPr>
          <w:rFonts w:ascii="仿宋_GB2312" w:eastAsia="仿宋_GB2312" w:hAnsi="宋体" w:hint="eastAsia"/>
          <w:sz w:val="28"/>
          <w:szCs w:val="28"/>
          <w:u w:val="single"/>
        </w:rPr>
        <w:t>近期免冠正面证件照；JPG格式或BMP格式（请注意jpg、jpeg或bmp扩展名）；大小不超过50K，若图片大小超过此值，请用相应图片处理软件修改为宜。</w:t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 w:rsidRPr="00F03251">
        <w:rPr>
          <w:rFonts w:ascii="仿宋_GB2312" w:eastAsia="仿宋_GB2312" w:hAnsi="宋体" w:hint="eastAsia"/>
          <w:b/>
          <w:sz w:val="28"/>
          <w:szCs w:val="28"/>
        </w:rPr>
        <w:t>（三）上传证件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  <w:u w:val="single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要求为：</w:t>
      </w:r>
      <w:r w:rsidRPr="00F03251">
        <w:rPr>
          <w:rFonts w:ascii="仿宋_GB2312" w:eastAsia="仿宋_GB2312" w:hAnsi="宋体" w:hint="eastAsia"/>
          <w:sz w:val="28"/>
          <w:szCs w:val="28"/>
          <w:u w:val="single"/>
        </w:rPr>
        <w:t>证件照片</w:t>
      </w:r>
      <w:r w:rsidRPr="00C7167C">
        <w:rPr>
          <w:rFonts w:ascii="仿宋_GB2312" w:eastAsia="仿宋_GB2312" w:hAnsi="宋体" w:hint="eastAsia"/>
          <w:b/>
          <w:sz w:val="28"/>
          <w:szCs w:val="28"/>
          <w:u w:val="single"/>
        </w:rPr>
        <w:t>正反面</w:t>
      </w:r>
      <w:r w:rsidRPr="00F03251">
        <w:rPr>
          <w:rFonts w:ascii="仿宋_GB2312" w:eastAsia="仿宋_GB2312" w:hAnsi="宋体" w:hint="eastAsia"/>
          <w:sz w:val="28"/>
          <w:szCs w:val="28"/>
          <w:u w:val="single"/>
        </w:rPr>
        <w:t>；JPG格式或BMP格式（请注意jpg、jpeg或bmp扩展名）；大小不超过500K，若图片大小超过此值，请用相应图片处理软件修改为宜。</w:t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 w:rsidRPr="00F03251">
        <w:rPr>
          <w:rFonts w:ascii="仿宋_GB2312" w:eastAsia="仿宋_GB2312" w:hAnsi="宋体" w:hint="eastAsia"/>
          <w:b/>
          <w:sz w:val="28"/>
          <w:szCs w:val="28"/>
        </w:rPr>
        <w:t>（四）基本信息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/>
          <w:sz w:val="28"/>
          <w:szCs w:val="28"/>
        </w:rPr>
        <w:t>1.</w:t>
      </w:r>
      <w:r w:rsidRPr="00F03251">
        <w:rPr>
          <w:rFonts w:ascii="仿宋_GB2312" w:eastAsia="仿宋_GB2312" w:hAnsi="宋体" w:hint="eastAsia"/>
          <w:sz w:val="28"/>
          <w:szCs w:val="28"/>
        </w:rPr>
        <w:t xml:space="preserve"> 是否首次申报一栏，如申报教师属于</w:t>
      </w:r>
      <w:r w:rsidRPr="00F03251">
        <w:rPr>
          <w:rFonts w:ascii="仿宋_GB2312" w:eastAsia="仿宋_GB2312" w:hAnsi="宋体"/>
          <w:sz w:val="28"/>
          <w:szCs w:val="28"/>
        </w:rPr>
        <w:t>非首次申报的</w:t>
      </w:r>
      <w:r w:rsidRPr="00F03251">
        <w:rPr>
          <w:rFonts w:ascii="仿宋_GB2312" w:eastAsia="仿宋_GB2312" w:hAnsi="宋体" w:hint="eastAsia"/>
          <w:sz w:val="28"/>
          <w:szCs w:val="28"/>
        </w:rPr>
        <w:t>（不含本年度），须</w:t>
      </w:r>
      <w:r w:rsidRPr="00F03251">
        <w:rPr>
          <w:rFonts w:ascii="仿宋_GB2312" w:eastAsia="仿宋_GB2312" w:hAnsi="宋体"/>
          <w:sz w:val="28"/>
          <w:szCs w:val="28"/>
        </w:rPr>
        <w:t>在</w:t>
      </w:r>
      <w:r w:rsidRPr="00F03251">
        <w:rPr>
          <w:rFonts w:ascii="仿宋_GB2312" w:eastAsia="仿宋_GB2312" w:hAnsi="宋体"/>
          <w:sz w:val="28"/>
          <w:szCs w:val="28"/>
        </w:rPr>
        <w:t>“</w:t>
      </w:r>
      <w:r w:rsidRPr="00F03251">
        <w:rPr>
          <w:rFonts w:ascii="仿宋_GB2312" w:eastAsia="仿宋_GB2312" w:hAnsi="宋体" w:hint="eastAsia"/>
          <w:sz w:val="28"/>
          <w:szCs w:val="28"/>
        </w:rPr>
        <w:t>是否首次申报</w:t>
      </w:r>
      <w:r w:rsidRPr="00F03251">
        <w:rPr>
          <w:rFonts w:ascii="仿宋_GB2312" w:eastAsia="仿宋_GB2312" w:hAnsi="宋体"/>
          <w:sz w:val="28"/>
          <w:szCs w:val="28"/>
        </w:rPr>
        <w:t>”</w:t>
      </w:r>
      <w:r w:rsidRPr="00F03251">
        <w:rPr>
          <w:rFonts w:ascii="仿宋_GB2312" w:eastAsia="仿宋_GB2312" w:hAnsi="宋体" w:hint="eastAsia"/>
          <w:sz w:val="28"/>
          <w:szCs w:val="28"/>
        </w:rPr>
        <w:t>一栏</w:t>
      </w:r>
      <w:r w:rsidRPr="00F03251">
        <w:rPr>
          <w:rFonts w:ascii="仿宋_GB2312" w:eastAsia="仿宋_GB2312" w:hAnsi="宋体"/>
          <w:sz w:val="28"/>
          <w:szCs w:val="28"/>
        </w:rPr>
        <w:t>中勾选</w:t>
      </w:r>
      <w:r w:rsidRPr="00F03251">
        <w:rPr>
          <w:rFonts w:ascii="仿宋_GB2312" w:eastAsia="仿宋_GB2312" w:hAnsi="宋体"/>
          <w:sz w:val="28"/>
          <w:szCs w:val="28"/>
        </w:rPr>
        <w:t>“</w:t>
      </w:r>
      <w:r w:rsidRPr="00F03251">
        <w:rPr>
          <w:rFonts w:ascii="仿宋_GB2312" w:eastAsia="仿宋_GB2312" w:hAnsi="宋体" w:hint="eastAsia"/>
          <w:sz w:val="28"/>
          <w:szCs w:val="28"/>
        </w:rPr>
        <w:t>否</w:t>
      </w:r>
      <w:r w:rsidRPr="00F03251">
        <w:rPr>
          <w:rFonts w:ascii="仿宋_GB2312" w:eastAsia="仿宋_GB2312" w:hAnsi="宋体"/>
          <w:sz w:val="28"/>
          <w:szCs w:val="28"/>
        </w:rPr>
        <w:t>”</w:t>
      </w:r>
      <w:r w:rsidRPr="00F03251">
        <w:rPr>
          <w:rFonts w:ascii="仿宋_GB2312" w:eastAsia="仿宋_GB2312" w:hAnsi="宋体" w:hint="eastAsia"/>
          <w:sz w:val="28"/>
          <w:szCs w:val="28"/>
        </w:rPr>
        <w:t>，在“历年申报</w:t>
      </w:r>
      <w:r w:rsidRPr="00F03251">
        <w:rPr>
          <w:rFonts w:ascii="仿宋_GB2312" w:eastAsia="仿宋_GB2312" w:hAnsi="宋体"/>
          <w:sz w:val="28"/>
          <w:szCs w:val="28"/>
        </w:rPr>
        <w:t>次数</w:t>
      </w:r>
      <w:r w:rsidRPr="00F03251">
        <w:rPr>
          <w:rFonts w:ascii="仿宋_GB2312" w:eastAsia="仿宋_GB2312" w:hAnsi="宋体" w:hint="eastAsia"/>
          <w:sz w:val="28"/>
          <w:szCs w:val="28"/>
        </w:rPr>
        <w:t>”和“历年申报年份”中填入相应的内容。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bCs/>
          <w:sz w:val="28"/>
          <w:szCs w:val="28"/>
        </w:rPr>
        <w:t>2.现从事专业一栏，如申报教育和心理学、德育一、教育管理等学科，需填写</w:t>
      </w:r>
      <w:r w:rsidRPr="00F03251">
        <w:rPr>
          <w:rFonts w:ascii="仿宋_GB2312" w:eastAsia="仿宋_GB2312" w:hAnsi="宋体" w:hint="eastAsia"/>
          <w:b/>
          <w:sz w:val="28"/>
          <w:szCs w:val="28"/>
          <w:u w:val="single"/>
        </w:rPr>
        <w:t>学科下设的相关专业</w:t>
      </w:r>
      <w:r w:rsidRPr="00F03251">
        <w:rPr>
          <w:rFonts w:ascii="仿宋_GB2312" w:eastAsia="仿宋_GB2312" w:hAnsi="宋体" w:hint="eastAsia"/>
          <w:bCs/>
          <w:sz w:val="28"/>
          <w:szCs w:val="28"/>
        </w:rPr>
        <w:t>,（1）“教育和心理学</w:t>
      </w:r>
      <w:r w:rsidRPr="00F03251">
        <w:rPr>
          <w:rFonts w:ascii="仿宋_GB2312" w:eastAsia="仿宋_GB2312" w:hAnsi="宋体"/>
          <w:bCs/>
          <w:sz w:val="28"/>
          <w:szCs w:val="28"/>
        </w:rPr>
        <w:t>”</w:t>
      </w:r>
      <w:r w:rsidRPr="00F03251">
        <w:rPr>
          <w:rFonts w:ascii="仿宋_GB2312" w:eastAsia="仿宋_GB2312" w:hAnsi="宋体" w:hint="eastAsia"/>
          <w:bCs/>
          <w:sz w:val="28"/>
          <w:szCs w:val="28"/>
        </w:rPr>
        <w:t>请填写从事</w:t>
      </w:r>
      <w:r w:rsidRPr="00F03251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心理或科研</w:t>
      </w:r>
      <w:r w:rsidRPr="00F03251">
        <w:rPr>
          <w:rFonts w:ascii="仿宋_GB2312" w:eastAsia="仿宋_GB2312" w:hAnsi="宋体" w:hint="eastAsia"/>
          <w:bCs/>
          <w:sz w:val="28"/>
          <w:szCs w:val="28"/>
        </w:rPr>
        <w:t>工作；（2）“德育一”请填写从事</w:t>
      </w:r>
      <w:r w:rsidRPr="00F03251">
        <w:rPr>
          <w:rFonts w:ascii="仿宋_GB2312" w:eastAsia="仿宋_GB2312" w:hAnsi="宋体" w:hint="eastAsia"/>
          <w:b/>
          <w:sz w:val="28"/>
          <w:szCs w:val="28"/>
          <w:u w:val="single"/>
        </w:rPr>
        <w:t>德育管理或班主任</w:t>
      </w:r>
      <w:r w:rsidRPr="00F03251">
        <w:rPr>
          <w:rFonts w:ascii="仿宋_GB2312" w:eastAsia="仿宋_GB2312" w:hAnsi="宋体" w:hint="eastAsia"/>
          <w:bCs/>
          <w:sz w:val="28"/>
          <w:szCs w:val="28"/>
        </w:rPr>
        <w:t>工作；（3）“教育管理”学科请填写从事</w:t>
      </w:r>
      <w:r w:rsidRPr="00F03251">
        <w:rPr>
          <w:rFonts w:ascii="仿宋_GB2312" w:eastAsia="仿宋_GB2312" w:hAnsi="宋体" w:hint="eastAsia"/>
          <w:b/>
          <w:sz w:val="28"/>
          <w:szCs w:val="28"/>
          <w:u w:val="single"/>
        </w:rPr>
        <w:t>学校管理或专职督学</w:t>
      </w:r>
      <w:r w:rsidRPr="00F03251">
        <w:rPr>
          <w:rFonts w:ascii="仿宋_GB2312" w:eastAsia="仿宋_GB2312" w:hAnsi="宋体" w:hint="eastAsia"/>
          <w:bCs/>
          <w:sz w:val="28"/>
          <w:szCs w:val="28"/>
        </w:rPr>
        <w:t>工作</w:t>
      </w:r>
      <w:r w:rsidR="00183467">
        <w:rPr>
          <w:rFonts w:ascii="仿宋_GB2312" w:eastAsia="仿宋_GB2312" w:hAnsi="宋体" w:hint="eastAsia"/>
          <w:bCs/>
          <w:sz w:val="28"/>
          <w:szCs w:val="28"/>
        </w:rPr>
        <w:t>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3</w:t>
      </w:r>
      <w:r w:rsidRPr="00F03251">
        <w:rPr>
          <w:rFonts w:ascii="仿宋_GB2312" w:eastAsia="仿宋_GB2312" w:hAnsi="宋体"/>
          <w:sz w:val="28"/>
          <w:szCs w:val="28"/>
        </w:rPr>
        <w:t>.</w:t>
      </w:r>
      <w:r w:rsidRPr="00F03251">
        <w:rPr>
          <w:rFonts w:ascii="仿宋_GB2312" w:eastAsia="仿宋_GB2312" w:hAnsi="宋体" w:hint="eastAsia"/>
          <w:sz w:val="28"/>
          <w:szCs w:val="28"/>
        </w:rPr>
        <w:t xml:space="preserve"> 受理点选择一栏，选择本人所属区对应的受理点。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4.全日制学位编号一栏，</w:t>
      </w:r>
      <w:r w:rsidRPr="00F03251">
        <w:rPr>
          <w:rFonts w:ascii="仿宋_GB2312" w:eastAsia="仿宋_GB2312" w:hAnsi="宋体"/>
          <w:sz w:val="28"/>
          <w:szCs w:val="28"/>
        </w:rPr>
        <w:t>“</w:t>
      </w:r>
      <w:r w:rsidRPr="00F03251">
        <w:rPr>
          <w:rFonts w:ascii="仿宋_GB2312" w:eastAsia="仿宋_GB2312" w:hAnsi="宋体"/>
          <w:sz w:val="28"/>
          <w:szCs w:val="28"/>
        </w:rPr>
        <w:t>上海市职称服务系统</w:t>
      </w:r>
      <w:r w:rsidRPr="00F03251">
        <w:rPr>
          <w:rFonts w:ascii="仿宋_GB2312" w:eastAsia="仿宋_GB2312" w:hAnsi="宋体"/>
          <w:sz w:val="28"/>
          <w:szCs w:val="28"/>
        </w:rPr>
        <w:t>”</w:t>
      </w:r>
      <w:r w:rsidRPr="00F03251">
        <w:rPr>
          <w:rFonts w:ascii="仿宋_GB2312" w:eastAsia="仿宋_GB2312" w:hAnsi="宋体"/>
          <w:sz w:val="28"/>
          <w:szCs w:val="28"/>
        </w:rPr>
        <w:t>与学信网联通验证，</w:t>
      </w:r>
      <w:r w:rsidRPr="00F03251">
        <w:rPr>
          <w:rFonts w:ascii="仿宋_GB2312" w:eastAsia="仿宋_GB2312" w:hAnsi="宋体"/>
          <w:sz w:val="28"/>
          <w:szCs w:val="28"/>
        </w:rPr>
        <w:lastRenderedPageBreak/>
        <w:t>请务必正确填写学位编号。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5</w:t>
      </w:r>
      <w:r w:rsidRPr="00F03251">
        <w:rPr>
          <w:rFonts w:ascii="仿宋_GB2312" w:eastAsia="仿宋_GB2312" w:hAnsi="宋体"/>
          <w:sz w:val="28"/>
          <w:szCs w:val="28"/>
        </w:rPr>
        <w:t>.</w:t>
      </w:r>
      <w:r w:rsidRPr="00F03251">
        <w:rPr>
          <w:rFonts w:ascii="仿宋_GB2312" w:eastAsia="仿宋_GB2312" w:hAnsi="宋体" w:hint="eastAsia"/>
          <w:sz w:val="28"/>
          <w:szCs w:val="28"/>
        </w:rPr>
        <w:t>现任专业技术职务名称一栏，下拉框中可选择：一级教师、其他；如选择“其他”，请填写具体的职务名称。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6</w:t>
      </w:r>
      <w:r w:rsidRPr="00F03251">
        <w:rPr>
          <w:rFonts w:ascii="仿宋_GB2312" w:eastAsia="仿宋_GB2312" w:hAnsi="宋体"/>
          <w:sz w:val="28"/>
          <w:szCs w:val="28"/>
        </w:rPr>
        <w:t>.</w:t>
      </w:r>
      <w:r w:rsidRPr="00F03251">
        <w:rPr>
          <w:rFonts w:ascii="仿宋_GB2312" w:eastAsia="仿宋_GB2312" w:hAnsi="宋体" w:hint="eastAsia"/>
          <w:sz w:val="28"/>
          <w:szCs w:val="28"/>
        </w:rPr>
        <w:t>行政职务一栏，如选择“中层”请填写具体的职务名称，如选择“校领导”，请继续选择下拉框：正书记、正校长、副书记、副校长。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bCs/>
          <w:sz w:val="28"/>
          <w:szCs w:val="28"/>
        </w:rPr>
        <w:t>7</w:t>
      </w:r>
      <w:r w:rsidRPr="00F03251">
        <w:rPr>
          <w:rFonts w:ascii="仿宋_GB2312" w:eastAsia="仿宋_GB2312" w:hAnsi="宋体"/>
          <w:bCs/>
          <w:sz w:val="28"/>
          <w:szCs w:val="28"/>
        </w:rPr>
        <w:t xml:space="preserve">. </w:t>
      </w:r>
      <w:r w:rsidRPr="00F03251">
        <w:rPr>
          <w:rFonts w:ascii="仿宋_GB2312" w:eastAsia="仿宋_GB2312" w:hAnsi="宋体" w:hint="eastAsia"/>
          <w:sz w:val="28"/>
          <w:szCs w:val="28"/>
        </w:rPr>
        <w:t>单位类型一栏，下拉框中可选择：幼儿园、</w:t>
      </w:r>
      <w:r w:rsidRPr="00F03251">
        <w:rPr>
          <w:rFonts w:ascii="仿宋_GB2312" w:eastAsia="仿宋_GB2312" w:hAnsi="宋体"/>
          <w:sz w:val="28"/>
          <w:szCs w:val="28"/>
        </w:rPr>
        <w:t>小学</w:t>
      </w:r>
      <w:r w:rsidRPr="00F03251">
        <w:rPr>
          <w:rFonts w:ascii="仿宋_GB2312" w:eastAsia="仿宋_GB2312" w:hAnsi="宋体" w:hint="eastAsia"/>
          <w:sz w:val="28"/>
          <w:szCs w:val="28"/>
        </w:rPr>
        <w:t>、</w:t>
      </w:r>
      <w:r w:rsidRPr="00F03251">
        <w:rPr>
          <w:rFonts w:ascii="仿宋_GB2312" w:eastAsia="仿宋_GB2312" w:hAnsi="宋体"/>
          <w:sz w:val="28"/>
          <w:szCs w:val="28"/>
        </w:rPr>
        <w:t>初中</w:t>
      </w:r>
      <w:r w:rsidRPr="00F03251">
        <w:rPr>
          <w:rFonts w:ascii="仿宋_GB2312" w:eastAsia="仿宋_GB2312" w:hAnsi="宋体" w:hint="eastAsia"/>
          <w:sz w:val="28"/>
          <w:szCs w:val="28"/>
        </w:rPr>
        <w:t>、</w:t>
      </w:r>
      <w:r w:rsidRPr="00F03251">
        <w:rPr>
          <w:rFonts w:ascii="仿宋_GB2312" w:eastAsia="仿宋_GB2312" w:hAnsi="宋体"/>
          <w:sz w:val="28"/>
          <w:szCs w:val="28"/>
        </w:rPr>
        <w:t>高中</w:t>
      </w:r>
      <w:r w:rsidRPr="00F03251">
        <w:rPr>
          <w:rFonts w:ascii="仿宋_GB2312" w:eastAsia="仿宋_GB2312" w:hAnsi="宋体" w:hint="eastAsia"/>
          <w:sz w:val="28"/>
          <w:szCs w:val="28"/>
        </w:rPr>
        <w:t>、</w:t>
      </w:r>
      <w:r w:rsidRPr="00F03251">
        <w:rPr>
          <w:rFonts w:ascii="仿宋_GB2312" w:eastAsia="仿宋_GB2312" w:hAnsi="宋体"/>
          <w:sz w:val="28"/>
          <w:szCs w:val="28"/>
        </w:rPr>
        <w:t>完中</w:t>
      </w:r>
      <w:r w:rsidRPr="00F03251">
        <w:rPr>
          <w:rFonts w:ascii="仿宋_GB2312" w:eastAsia="仿宋_GB2312" w:hAnsi="宋体" w:hint="eastAsia"/>
          <w:sz w:val="28"/>
          <w:szCs w:val="28"/>
        </w:rPr>
        <w:t>、</w:t>
      </w:r>
      <w:r w:rsidRPr="00F03251">
        <w:rPr>
          <w:rFonts w:ascii="仿宋_GB2312" w:eastAsia="仿宋_GB2312" w:hAnsi="宋体"/>
          <w:sz w:val="28"/>
          <w:szCs w:val="28"/>
        </w:rPr>
        <w:t>一贯制</w:t>
      </w:r>
      <w:r w:rsidRPr="00F03251">
        <w:rPr>
          <w:rFonts w:ascii="仿宋_GB2312" w:eastAsia="仿宋_GB2312" w:hAnsi="宋体" w:hint="eastAsia"/>
          <w:sz w:val="28"/>
          <w:szCs w:val="28"/>
        </w:rPr>
        <w:t>、</w:t>
      </w:r>
      <w:r w:rsidRPr="00F03251">
        <w:rPr>
          <w:rFonts w:ascii="仿宋_GB2312" w:eastAsia="仿宋_GB2312" w:hAnsi="宋体"/>
          <w:sz w:val="28"/>
          <w:szCs w:val="28"/>
        </w:rPr>
        <w:t>教育学院</w:t>
      </w:r>
      <w:r w:rsidRPr="00F03251">
        <w:rPr>
          <w:rFonts w:ascii="仿宋_GB2312" w:eastAsia="仿宋_GB2312" w:hAnsi="宋体" w:hint="eastAsia"/>
          <w:sz w:val="28"/>
          <w:szCs w:val="28"/>
        </w:rPr>
        <w:t>、特殊学校、</w:t>
      </w:r>
      <w:r w:rsidRPr="00F03251">
        <w:rPr>
          <w:rFonts w:ascii="仿宋_GB2312" w:eastAsia="仿宋_GB2312" w:hAnsi="宋体"/>
          <w:sz w:val="28"/>
          <w:szCs w:val="28"/>
        </w:rPr>
        <w:t>市直属</w:t>
      </w:r>
      <w:r w:rsidRPr="00F03251">
        <w:rPr>
          <w:rFonts w:ascii="仿宋_GB2312" w:eastAsia="仿宋_GB2312" w:hAnsi="宋体" w:hint="eastAsia"/>
          <w:sz w:val="28"/>
          <w:szCs w:val="28"/>
        </w:rPr>
        <w:t>单位、</w:t>
      </w:r>
      <w:r w:rsidRPr="00F03251">
        <w:rPr>
          <w:rFonts w:ascii="仿宋_GB2312" w:eastAsia="仿宋_GB2312" w:hAnsi="宋体"/>
          <w:sz w:val="28"/>
          <w:szCs w:val="28"/>
        </w:rPr>
        <w:t>其</w:t>
      </w:r>
      <w:r w:rsidRPr="00F03251">
        <w:rPr>
          <w:rFonts w:ascii="仿宋_GB2312" w:eastAsia="仿宋_GB2312" w:hAnsi="宋体" w:hint="eastAsia"/>
          <w:sz w:val="28"/>
          <w:szCs w:val="28"/>
        </w:rPr>
        <w:t>他。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b/>
          <w:bCs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8</w:t>
      </w:r>
      <w:r w:rsidRPr="00F03251">
        <w:rPr>
          <w:rFonts w:ascii="仿宋_GB2312" w:eastAsia="仿宋_GB2312" w:hAnsi="宋体"/>
          <w:sz w:val="28"/>
          <w:szCs w:val="28"/>
        </w:rPr>
        <w:t>.</w:t>
      </w:r>
      <w:r w:rsidRPr="00F03251">
        <w:rPr>
          <w:rFonts w:ascii="仿宋_GB2312" w:eastAsia="仿宋_GB2312" w:hAnsi="宋体" w:hint="eastAsia"/>
          <w:sz w:val="28"/>
          <w:szCs w:val="28"/>
        </w:rPr>
        <w:t xml:space="preserve"> 任教学段一栏，下拉框中可选择：学前教育、小学、初中、高中、跨学段。如选择跨学段，还需选择具体跨哪几个学段：小初、初高、全学段、其他。申报教师需确定正确的任教学段，系统自动匹配至任教课程表中的任教学段。</w:t>
      </w:r>
      <w:r w:rsidRPr="00F03251">
        <w:rPr>
          <w:rFonts w:ascii="仿宋_GB2312" w:eastAsia="仿宋_GB2312" w:hAnsi="宋体" w:hint="eastAsia"/>
          <w:b/>
          <w:bCs/>
          <w:sz w:val="28"/>
          <w:szCs w:val="28"/>
        </w:rPr>
        <w:t>（注：跨学段是指申报教师担任多个学段的教学工作。）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9</w:t>
      </w:r>
      <w:r w:rsidRPr="00F03251">
        <w:rPr>
          <w:rFonts w:ascii="仿宋_GB2312" w:eastAsia="仿宋_GB2312" w:hAnsi="宋体"/>
          <w:sz w:val="28"/>
          <w:szCs w:val="28"/>
        </w:rPr>
        <w:t xml:space="preserve">. </w:t>
      </w:r>
      <w:r w:rsidRPr="00F03251">
        <w:rPr>
          <w:rFonts w:ascii="仿宋_GB2312" w:eastAsia="仿宋_GB2312" w:hAnsi="宋体" w:hint="eastAsia"/>
          <w:sz w:val="28"/>
          <w:szCs w:val="28"/>
        </w:rPr>
        <w:t>教师资格证书类型一栏，可在下拉框中选择对应的教师资格类型，</w:t>
      </w:r>
      <w:r w:rsidRPr="00F03251">
        <w:rPr>
          <w:rFonts w:ascii="仿宋_GB2312" w:eastAsia="仿宋_GB2312" w:hAnsi="宋体"/>
          <w:sz w:val="28"/>
          <w:szCs w:val="28"/>
        </w:rPr>
        <w:t>并</w:t>
      </w:r>
      <w:r w:rsidRPr="00F03251">
        <w:rPr>
          <w:rFonts w:ascii="仿宋_GB2312" w:eastAsia="仿宋_GB2312" w:hAnsi="宋体" w:hint="eastAsia"/>
          <w:sz w:val="28"/>
          <w:szCs w:val="28"/>
        </w:rPr>
        <w:t>在“附件资料”中相应栏目</w:t>
      </w:r>
      <w:r w:rsidRPr="00F03251">
        <w:rPr>
          <w:rFonts w:ascii="仿宋_GB2312" w:eastAsia="仿宋_GB2312" w:hAnsi="宋体"/>
          <w:sz w:val="28"/>
          <w:szCs w:val="28"/>
        </w:rPr>
        <w:t>上传</w:t>
      </w:r>
      <w:r w:rsidRPr="00F03251">
        <w:rPr>
          <w:rFonts w:ascii="仿宋_GB2312" w:eastAsia="仿宋_GB2312" w:hAnsi="宋体" w:hint="eastAsia"/>
          <w:sz w:val="28"/>
          <w:szCs w:val="28"/>
        </w:rPr>
        <w:t>教师</w:t>
      </w:r>
      <w:r w:rsidRPr="00F03251">
        <w:rPr>
          <w:rFonts w:ascii="仿宋_GB2312" w:eastAsia="仿宋_GB2312" w:hAnsi="宋体"/>
          <w:sz w:val="28"/>
          <w:szCs w:val="28"/>
        </w:rPr>
        <w:t>资格证</w:t>
      </w:r>
      <w:r w:rsidRPr="00F03251">
        <w:rPr>
          <w:rFonts w:ascii="仿宋_GB2312" w:eastAsia="仿宋_GB2312" w:hAnsi="宋体" w:hint="eastAsia"/>
          <w:sz w:val="28"/>
          <w:szCs w:val="28"/>
        </w:rPr>
        <w:t>原件（含注册页），PDF格式</w:t>
      </w:r>
      <w:r w:rsidRPr="00F03251">
        <w:rPr>
          <w:rFonts w:ascii="仿宋_GB2312" w:eastAsia="仿宋_GB2312" w:hAnsi="宋体"/>
          <w:sz w:val="28"/>
          <w:szCs w:val="28"/>
        </w:rPr>
        <w:t>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int="eastAsia"/>
          <w:sz w:val="28"/>
          <w:szCs w:val="28"/>
        </w:rPr>
        <w:t>10.教师培训一栏，“</w:t>
      </w:r>
      <w:r w:rsidRPr="00F03251">
        <w:rPr>
          <w:rFonts w:ascii="仿宋_GB2312" w:eastAsia="仿宋_GB2312" w:hAnsi="宋体" w:hint="eastAsia"/>
          <w:sz w:val="28"/>
          <w:szCs w:val="28"/>
        </w:rPr>
        <w:t>根据规定已完成教师职务培训学分数</w:t>
      </w:r>
      <w:r w:rsidRPr="00F03251">
        <w:rPr>
          <w:rFonts w:ascii="仿宋_GB2312" w:eastAsia="仿宋_GB2312" w:hint="eastAsia"/>
          <w:sz w:val="28"/>
          <w:szCs w:val="28"/>
        </w:rPr>
        <w:t>”请</w:t>
      </w:r>
      <w:r w:rsidRPr="00F03251">
        <w:rPr>
          <w:rFonts w:ascii="仿宋_GB2312" w:eastAsia="仿宋_GB2312" w:hAnsi="宋体" w:hint="eastAsia"/>
          <w:sz w:val="28"/>
          <w:szCs w:val="28"/>
        </w:rPr>
        <w:t>填写已完成“十四五”教师职务培训学分数，并在“附件资料”中</w:t>
      </w:r>
      <w:r w:rsidRPr="00F03251">
        <w:rPr>
          <w:rFonts w:ascii="仿宋_GB2312" w:eastAsia="仿宋_GB2312" w:hAnsi="宋体"/>
          <w:sz w:val="28"/>
          <w:szCs w:val="28"/>
        </w:rPr>
        <w:t>上传</w:t>
      </w:r>
      <w:r w:rsidRPr="00F03251">
        <w:rPr>
          <w:rFonts w:ascii="仿宋_GB2312" w:eastAsia="仿宋_GB2312" w:hAnsi="宋体" w:hint="eastAsia"/>
          <w:sz w:val="28"/>
          <w:szCs w:val="28"/>
        </w:rPr>
        <w:t>证明件原件（PDF格式）；</w:t>
      </w:r>
      <w:r w:rsidRPr="00F03251">
        <w:rPr>
          <w:rFonts w:ascii="仿宋_GB2312" w:eastAsia="仿宋_GB2312" w:hint="eastAsia"/>
          <w:sz w:val="28"/>
          <w:szCs w:val="28"/>
        </w:rPr>
        <w:t>在</w:t>
      </w:r>
      <w:r w:rsidRPr="00F03251">
        <w:rPr>
          <w:rFonts w:ascii="仿宋_GB2312" w:eastAsia="仿宋_GB2312" w:hAnsi="宋体" w:hint="eastAsia"/>
          <w:sz w:val="28"/>
          <w:szCs w:val="28"/>
        </w:rPr>
        <w:t>是否已完成教师职务培训证书</w:t>
      </w:r>
      <w:r w:rsidRPr="00F03251">
        <w:rPr>
          <w:rFonts w:ascii="仿宋_GB2312" w:eastAsia="仿宋_GB2312" w:hint="eastAsia"/>
          <w:sz w:val="28"/>
          <w:szCs w:val="28"/>
        </w:rPr>
        <w:t>一栏如</w:t>
      </w:r>
      <w:r w:rsidRPr="00F03251">
        <w:rPr>
          <w:rFonts w:ascii="仿宋_GB2312" w:eastAsia="仿宋_GB2312" w:hAnsi="宋体" w:hint="eastAsia"/>
          <w:sz w:val="28"/>
          <w:szCs w:val="28"/>
        </w:rPr>
        <w:t>勾选“是”，须在“附件资料”中相应的栏目处上传“十三五”培训证书原件（PDF格式）。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11.申报特殊</w:t>
      </w:r>
      <w:r w:rsidRPr="00F03251">
        <w:rPr>
          <w:rFonts w:ascii="仿宋_GB2312" w:eastAsia="仿宋_GB2312" w:hAnsi="宋体"/>
          <w:sz w:val="28"/>
          <w:szCs w:val="28"/>
        </w:rPr>
        <w:t>教育学科</w:t>
      </w:r>
      <w:r w:rsidRPr="00F03251">
        <w:rPr>
          <w:rFonts w:ascii="仿宋_GB2312" w:eastAsia="仿宋_GB2312" w:hAnsi="宋体" w:hint="eastAsia"/>
          <w:sz w:val="28"/>
          <w:szCs w:val="28"/>
        </w:rPr>
        <w:t>的教师，如非“特殊教育”专业毕业，须在“附件资料”中相应的栏目处</w:t>
      </w:r>
      <w:r w:rsidRPr="00F03251">
        <w:rPr>
          <w:rFonts w:ascii="仿宋_GB2312" w:eastAsia="仿宋_GB2312" w:hAnsi="宋体"/>
          <w:sz w:val="28"/>
          <w:szCs w:val="28"/>
        </w:rPr>
        <w:t>上传</w:t>
      </w:r>
      <w:r w:rsidRPr="00F03251">
        <w:rPr>
          <w:rFonts w:ascii="仿宋_GB2312" w:eastAsia="仿宋_GB2312" w:hAnsi="宋体" w:hint="eastAsia"/>
          <w:sz w:val="28"/>
          <w:szCs w:val="28"/>
        </w:rPr>
        <w:t>特殊</w:t>
      </w:r>
      <w:r w:rsidRPr="00F03251">
        <w:rPr>
          <w:rFonts w:ascii="仿宋_GB2312" w:eastAsia="仿宋_GB2312" w:hAnsi="宋体"/>
          <w:sz w:val="28"/>
          <w:szCs w:val="28"/>
        </w:rPr>
        <w:t>教育</w:t>
      </w:r>
      <w:r w:rsidRPr="00F03251">
        <w:rPr>
          <w:rFonts w:ascii="仿宋_GB2312" w:eastAsia="仿宋_GB2312" w:hAnsi="宋体" w:hint="eastAsia"/>
          <w:sz w:val="28"/>
          <w:szCs w:val="28"/>
        </w:rPr>
        <w:t>相关培训</w:t>
      </w:r>
      <w:r w:rsidRPr="00F03251">
        <w:rPr>
          <w:rFonts w:ascii="仿宋_GB2312" w:eastAsia="仿宋_GB2312" w:hAnsi="宋体"/>
          <w:sz w:val="28"/>
          <w:szCs w:val="28"/>
        </w:rPr>
        <w:t>证书</w:t>
      </w:r>
      <w:r w:rsidRPr="00F03251">
        <w:rPr>
          <w:rFonts w:ascii="仿宋_GB2312" w:eastAsia="仿宋_GB2312" w:hAnsi="宋体" w:hint="eastAsia"/>
          <w:sz w:val="28"/>
          <w:szCs w:val="28"/>
        </w:rPr>
        <w:t>原件（PDF格式）</w:t>
      </w:r>
      <w:r w:rsidRPr="00F03251">
        <w:rPr>
          <w:rFonts w:ascii="仿宋_GB2312" w:eastAsia="仿宋_GB2312" w:hAnsi="宋体"/>
          <w:sz w:val="28"/>
          <w:szCs w:val="28"/>
        </w:rPr>
        <w:t>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/>
          <w:sz w:val="28"/>
          <w:szCs w:val="28"/>
        </w:rPr>
        <w:t>1</w:t>
      </w:r>
      <w:r w:rsidRPr="00F03251">
        <w:rPr>
          <w:rFonts w:ascii="仿宋_GB2312" w:eastAsia="仿宋_GB2312" w:hAnsi="宋体" w:hint="eastAsia"/>
          <w:sz w:val="28"/>
          <w:szCs w:val="28"/>
        </w:rPr>
        <w:t>2.关于考核情况等信息需由学校管理员在学校管理层级的“补充资料填写”中填写，在“单位意见上传栏”上传相关证明材料（所有附件PDF格式），填写完成后学校方可在申报页面查看并打印完整的申报表。</w:t>
      </w:r>
    </w:p>
    <w:p w:rsidR="00281AA4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  <w:u w:val="single"/>
        </w:rPr>
      </w:pPr>
      <w:r w:rsidRPr="00F03251">
        <w:rPr>
          <w:rFonts w:ascii="仿宋_GB2312" w:eastAsia="仿宋_GB2312" w:hAnsi="宋体"/>
          <w:sz w:val="28"/>
          <w:szCs w:val="28"/>
        </w:rPr>
        <w:t>1</w:t>
      </w:r>
      <w:r w:rsidRPr="00F03251">
        <w:rPr>
          <w:rFonts w:ascii="仿宋_GB2312" w:eastAsia="仿宋_GB2312" w:hAnsi="宋体" w:hint="eastAsia"/>
          <w:sz w:val="28"/>
          <w:szCs w:val="28"/>
        </w:rPr>
        <w:t>3.其他操作</w:t>
      </w:r>
      <w:r w:rsidRPr="00F03251">
        <w:rPr>
          <w:rFonts w:ascii="仿宋_GB2312" w:eastAsia="仿宋_GB2312" w:hAnsi="宋体"/>
          <w:sz w:val="28"/>
          <w:szCs w:val="28"/>
        </w:rPr>
        <w:t>要求可参考</w:t>
      </w:r>
      <w:r w:rsidRPr="00F03251">
        <w:rPr>
          <w:rFonts w:ascii="仿宋_GB2312" w:eastAsia="仿宋_GB2312" w:hAnsi="宋体" w:hint="eastAsia"/>
          <w:sz w:val="28"/>
          <w:szCs w:val="28"/>
        </w:rPr>
        <w:t>《申报人操作</w:t>
      </w:r>
      <w:r w:rsidRPr="00F03251">
        <w:rPr>
          <w:rFonts w:ascii="仿宋_GB2312" w:eastAsia="仿宋_GB2312" w:hAnsi="宋体"/>
          <w:sz w:val="28"/>
          <w:szCs w:val="28"/>
        </w:rPr>
        <w:t>手册</w:t>
      </w:r>
      <w:r w:rsidRPr="00F03251">
        <w:rPr>
          <w:rFonts w:ascii="仿宋_GB2312" w:eastAsia="仿宋_GB2312" w:hAnsi="宋体" w:hint="eastAsia"/>
          <w:sz w:val="28"/>
          <w:szCs w:val="28"/>
        </w:rPr>
        <w:t>》，</w:t>
      </w:r>
      <w:r w:rsidRPr="00F03251">
        <w:rPr>
          <w:rFonts w:ascii="仿宋_GB2312" w:eastAsia="仿宋_GB2312" w:hAnsi="宋体"/>
          <w:sz w:val="28"/>
          <w:szCs w:val="28"/>
        </w:rPr>
        <w:t>并按照系统中提示要求，上传相关附件</w:t>
      </w:r>
      <w:r w:rsidRPr="00F03251">
        <w:rPr>
          <w:rFonts w:ascii="仿宋_GB2312" w:eastAsia="仿宋_GB2312" w:hAnsi="宋体" w:hint="eastAsia"/>
          <w:sz w:val="28"/>
          <w:szCs w:val="28"/>
        </w:rPr>
        <w:t>。</w:t>
      </w:r>
      <w:r w:rsidRPr="00F03251">
        <w:rPr>
          <w:rFonts w:ascii="仿宋_GB2312" w:eastAsia="仿宋_GB2312" w:hAnsi="宋体" w:hint="eastAsia"/>
          <w:sz w:val="28"/>
          <w:szCs w:val="28"/>
          <w:u w:val="single"/>
        </w:rPr>
        <w:t>申报教师上传附件前请根据栏目及对应信息更改文件名，有利于文件的正确传输和专家审阅。系统的文件名限制为200个字符，若超过，</w:t>
      </w:r>
      <w:r w:rsidRPr="00F03251">
        <w:rPr>
          <w:rFonts w:ascii="仿宋_GB2312" w:eastAsia="仿宋_GB2312" w:hAnsi="宋体" w:hint="eastAsia"/>
          <w:sz w:val="28"/>
          <w:szCs w:val="28"/>
          <w:u w:val="single"/>
        </w:rPr>
        <w:lastRenderedPageBreak/>
        <w:t>系统将自动取前4个字符作为文件名。请勿上传加密文件，会影响材料的审核和评审工作，所造成的后果，由申报教师自行承担。</w:t>
      </w:r>
    </w:p>
    <w:p w:rsidR="00281AA4" w:rsidRPr="00F03251" w:rsidRDefault="009B5513">
      <w:pPr>
        <w:spacing w:line="560" w:lineRule="exact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  <w:r w:rsidRPr="00F03251">
        <w:rPr>
          <w:rFonts w:ascii="仿宋_GB2312" w:eastAsia="仿宋_GB2312" w:hint="eastAsia"/>
          <w:b/>
          <w:bCs/>
          <w:sz w:val="28"/>
          <w:szCs w:val="28"/>
        </w:rPr>
        <w:t>（五</w:t>
      </w:r>
      <w:r w:rsidR="003D6979" w:rsidRPr="00F03251">
        <w:rPr>
          <w:rFonts w:ascii="仿宋_GB2312" w:eastAsia="仿宋_GB2312" w:hint="eastAsia"/>
          <w:b/>
          <w:bCs/>
          <w:sz w:val="28"/>
          <w:szCs w:val="28"/>
        </w:rPr>
        <w:t>）</w:t>
      </w:r>
      <w:r w:rsidR="003D6979" w:rsidRPr="00F03251">
        <w:rPr>
          <w:rFonts w:ascii="仿宋_GB2312" w:eastAsia="仿宋_GB2312" w:hAnsi="宋体" w:hint="eastAsia"/>
          <w:b/>
          <w:bCs/>
          <w:sz w:val="28"/>
          <w:szCs w:val="28"/>
        </w:rPr>
        <w:t>学习经</w:t>
      </w:r>
      <w:r w:rsidR="003D6979" w:rsidRPr="00F03251">
        <w:rPr>
          <w:rFonts w:ascii="仿宋_GB2312" w:eastAsia="仿宋_GB2312" w:hAnsi="宋体"/>
          <w:b/>
          <w:bCs/>
          <w:sz w:val="28"/>
          <w:szCs w:val="28"/>
        </w:rPr>
        <w:t>历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申报</w:t>
      </w:r>
      <w:r w:rsidRPr="00F03251">
        <w:rPr>
          <w:rFonts w:ascii="仿宋_GB2312" w:eastAsia="仿宋_GB2312" w:hAnsi="宋体"/>
          <w:sz w:val="28"/>
          <w:szCs w:val="28"/>
        </w:rPr>
        <w:t>教师在填写</w:t>
      </w:r>
      <w:r w:rsidRPr="00F03251">
        <w:rPr>
          <w:rFonts w:ascii="仿宋_GB2312" w:eastAsia="仿宋_GB2312" w:hAnsi="宋体" w:hint="eastAsia"/>
          <w:sz w:val="28"/>
          <w:szCs w:val="28"/>
        </w:rPr>
        <w:t>本人</w:t>
      </w:r>
      <w:r w:rsidRPr="00F03251">
        <w:rPr>
          <w:rFonts w:ascii="仿宋_GB2312" w:eastAsia="仿宋_GB2312" w:hAnsi="宋体"/>
          <w:sz w:val="28"/>
          <w:szCs w:val="28"/>
        </w:rPr>
        <w:t>学习简历</w:t>
      </w:r>
      <w:r w:rsidRPr="00F03251">
        <w:rPr>
          <w:rFonts w:ascii="仿宋_GB2312" w:eastAsia="仿宋_GB2312" w:hAnsi="宋体" w:hint="eastAsia"/>
          <w:sz w:val="28"/>
          <w:szCs w:val="28"/>
        </w:rPr>
        <w:t>表</w:t>
      </w:r>
      <w:r w:rsidRPr="00C7167C">
        <w:rPr>
          <w:rFonts w:ascii="仿宋_GB2312" w:eastAsia="仿宋_GB2312" w:hAnsi="宋体" w:hint="eastAsia"/>
          <w:sz w:val="28"/>
          <w:szCs w:val="28"/>
        </w:rPr>
        <w:t>从</w:t>
      </w:r>
      <w:r w:rsidRPr="00F03251">
        <w:rPr>
          <w:rFonts w:ascii="仿宋_GB2312" w:eastAsia="仿宋_GB2312" w:hAnsi="宋体"/>
          <w:sz w:val="28"/>
          <w:szCs w:val="28"/>
        </w:rPr>
        <w:t>高中填起</w:t>
      </w:r>
      <w:r w:rsidRPr="00F03251">
        <w:rPr>
          <w:rFonts w:ascii="仿宋_GB2312" w:eastAsia="仿宋_GB2312" w:hAnsi="宋体" w:hint="eastAsia"/>
          <w:sz w:val="28"/>
          <w:szCs w:val="28"/>
        </w:rPr>
        <w:t>，因高中</w:t>
      </w:r>
      <w:r w:rsidRPr="00F03251">
        <w:rPr>
          <w:rFonts w:ascii="仿宋_GB2312" w:eastAsia="仿宋_GB2312" w:hAnsi="宋体"/>
          <w:sz w:val="28"/>
          <w:szCs w:val="28"/>
        </w:rPr>
        <w:t>未涉及到专业和学历、学位</w:t>
      </w:r>
      <w:r w:rsidRPr="00F03251">
        <w:rPr>
          <w:rFonts w:ascii="仿宋_GB2312" w:eastAsia="仿宋_GB2312" w:hAnsi="宋体" w:hint="eastAsia"/>
          <w:sz w:val="28"/>
          <w:szCs w:val="28"/>
        </w:rPr>
        <w:t>，其</w:t>
      </w:r>
      <w:r w:rsidRPr="00F03251">
        <w:rPr>
          <w:rFonts w:ascii="仿宋_GB2312" w:eastAsia="仿宋_GB2312" w:hAnsi="宋体"/>
          <w:sz w:val="28"/>
          <w:szCs w:val="28"/>
        </w:rPr>
        <w:t>内容可</w:t>
      </w:r>
      <w:r w:rsidRPr="00F03251">
        <w:rPr>
          <w:rFonts w:ascii="仿宋_GB2312" w:eastAsia="仿宋_GB2312" w:hAnsi="宋体" w:hint="eastAsia"/>
          <w:sz w:val="28"/>
          <w:szCs w:val="28"/>
        </w:rPr>
        <w:t>选择无</w:t>
      </w:r>
      <w:r w:rsidRPr="00F03251">
        <w:rPr>
          <w:rFonts w:ascii="仿宋_GB2312" w:eastAsia="仿宋_GB2312" w:hAnsi="宋体"/>
          <w:sz w:val="28"/>
          <w:szCs w:val="28"/>
        </w:rPr>
        <w:t>。</w:t>
      </w:r>
      <w:r w:rsidRPr="00F03251">
        <w:rPr>
          <w:rFonts w:ascii="仿宋_GB2312" w:eastAsia="仿宋_GB2312" w:hAnsi="宋体" w:hint="eastAsia"/>
          <w:sz w:val="28"/>
          <w:szCs w:val="28"/>
        </w:rPr>
        <w:t>在“上传文件”处上传学历、学位原件扫描件（PDF格式）。</w:t>
      </w:r>
    </w:p>
    <w:p w:rsidR="00281AA4" w:rsidRPr="00F03251" w:rsidRDefault="009B5513">
      <w:pPr>
        <w:spacing w:line="560" w:lineRule="exact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  <w:r w:rsidRPr="00F03251">
        <w:rPr>
          <w:rFonts w:ascii="仿宋_GB2312" w:eastAsia="仿宋_GB2312" w:hAnsi="宋体" w:hint="eastAsia"/>
          <w:b/>
          <w:bCs/>
          <w:sz w:val="28"/>
          <w:szCs w:val="28"/>
        </w:rPr>
        <w:t>（六</w:t>
      </w:r>
      <w:r w:rsidR="003D6979" w:rsidRPr="00F03251">
        <w:rPr>
          <w:rFonts w:ascii="仿宋_GB2312" w:eastAsia="仿宋_GB2312" w:hAnsi="宋体" w:hint="eastAsia"/>
          <w:b/>
          <w:bCs/>
          <w:sz w:val="28"/>
          <w:szCs w:val="28"/>
        </w:rPr>
        <w:t>）工作经历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F03251">
        <w:rPr>
          <w:rFonts w:ascii="仿宋_GB2312" w:eastAsia="仿宋_GB2312" w:hAnsi="宋体"/>
          <w:bCs/>
          <w:sz w:val="28"/>
          <w:szCs w:val="28"/>
        </w:rPr>
        <w:t>填写本人截止至今的工作简历</w:t>
      </w:r>
      <w:r w:rsidRPr="00F03251">
        <w:rPr>
          <w:rFonts w:ascii="仿宋_GB2312" w:eastAsia="仿宋_GB2312" w:hAnsi="宋体" w:hint="eastAsia"/>
          <w:bCs/>
          <w:sz w:val="28"/>
          <w:szCs w:val="28"/>
        </w:rPr>
        <w:t>。</w:t>
      </w:r>
      <w:r w:rsidRPr="00F03251">
        <w:rPr>
          <w:rFonts w:ascii="仿宋_GB2312" w:eastAsia="仿宋_GB2312" w:hAnsi="宋体"/>
          <w:bCs/>
          <w:sz w:val="28"/>
          <w:szCs w:val="28"/>
        </w:rPr>
        <w:t>如果存在挂职</w:t>
      </w:r>
      <w:r w:rsidRPr="00F03251">
        <w:rPr>
          <w:rFonts w:ascii="仿宋_GB2312" w:eastAsia="仿宋_GB2312" w:hAnsi="宋体" w:hint="eastAsia"/>
          <w:bCs/>
          <w:sz w:val="28"/>
          <w:szCs w:val="28"/>
        </w:rPr>
        <w:t>、</w:t>
      </w:r>
      <w:r w:rsidRPr="00F03251">
        <w:rPr>
          <w:rFonts w:ascii="仿宋_GB2312" w:eastAsia="仿宋_GB2312" w:hAnsi="宋体"/>
          <w:bCs/>
          <w:sz w:val="28"/>
          <w:szCs w:val="28"/>
        </w:rPr>
        <w:t>支教等情况</w:t>
      </w:r>
      <w:r w:rsidRPr="00F03251">
        <w:rPr>
          <w:rFonts w:ascii="仿宋_GB2312" w:eastAsia="仿宋_GB2312" w:hAnsi="宋体" w:hint="eastAsia"/>
          <w:bCs/>
          <w:sz w:val="28"/>
          <w:szCs w:val="28"/>
        </w:rPr>
        <w:t>，</w:t>
      </w:r>
      <w:r w:rsidRPr="00F03251">
        <w:rPr>
          <w:rFonts w:ascii="仿宋_GB2312" w:eastAsia="仿宋_GB2312" w:hAnsi="宋体"/>
          <w:bCs/>
          <w:sz w:val="28"/>
          <w:szCs w:val="28"/>
        </w:rPr>
        <w:t>请在经历中注明</w:t>
      </w:r>
      <w:r w:rsidRPr="00F03251">
        <w:rPr>
          <w:rFonts w:ascii="仿宋_GB2312" w:eastAsia="仿宋_GB2312" w:hAnsi="宋体" w:hint="eastAsia"/>
          <w:bCs/>
          <w:sz w:val="28"/>
          <w:szCs w:val="28"/>
        </w:rPr>
        <w:t>。</w:t>
      </w:r>
    </w:p>
    <w:p w:rsidR="00281AA4" w:rsidRPr="00F03251" w:rsidRDefault="009B5513">
      <w:pPr>
        <w:spacing w:line="560" w:lineRule="exact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  <w:r w:rsidRPr="00F03251">
        <w:rPr>
          <w:rFonts w:ascii="仿宋_GB2312" w:eastAsia="仿宋_GB2312" w:hAnsi="宋体" w:hint="eastAsia"/>
          <w:b/>
          <w:bCs/>
          <w:sz w:val="28"/>
          <w:szCs w:val="28"/>
        </w:rPr>
        <w:t>（七</w:t>
      </w:r>
      <w:r w:rsidR="003D6979" w:rsidRPr="00F03251">
        <w:rPr>
          <w:rFonts w:ascii="仿宋_GB2312" w:eastAsia="仿宋_GB2312" w:hAnsi="宋体" w:hint="eastAsia"/>
          <w:b/>
          <w:bCs/>
          <w:sz w:val="28"/>
          <w:szCs w:val="28"/>
        </w:rPr>
        <w:t>）本人任教</w:t>
      </w:r>
      <w:r w:rsidR="003D6979" w:rsidRPr="00F03251">
        <w:rPr>
          <w:rFonts w:ascii="仿宋_GB2312" w:eastAsia="仿宋_GB2312" w:hAnsi="宋体"/>
          <w:b/>
          <w:bCs/>
          <w:sz w:val="28"/>
          <w:szCs w:val="28"/>
        </w:rPr>
        <w:t>学科</w:t>
      </w:r>
      <w:r w:rsidR="003D6979" w:rsidRPr="00F03251">
        <w:rPr>
          <w:rFonts w:ascii="仿宋_GB2312" w:eastAsia="仿宋_GB2312" w:hAnsi="宋体" w:hint="eastAsia"/>
          <w:b/>
          <w:bCs/>
          <w:sz w:val="28"/>
          <w:szCs w:val="28"/>
        </w:rPr>
        <w:t>（岗位）</w:t>
      </w:r>
      <w:r w:rsidR="003D6979" w:rsidRPr="00F03251">
        <w:rPr>
          <w:rFonts w:ascii="仿宋_GB2312" w:eastAsia="仿宋_GB2312" w:hAnsi="宋体"/>
          <w:b/>
          <w:bCs/>
          <w:sz w:val="28"/>
          <w:szCs w:val="28"/>
        </w:rPr>
        <w:t>经历</w:t>
      </w:r>
    </w:p>
    <w:p w:rsidR="00281AA4" w:rsidRPr="00F03251" w:rsidRDefault="003D6979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1.本人任教学科（岗位）经历填写要求：</w:t>
      </w:r>
    </w:p>
    <w:p w:rsidR="00281AA4" w:rsidRPr="00F03251" w:rsidRDefault="003D6979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（1）从本学期填起</w:t>
      </w:r>
      <w:r w:rsidRPr="00F03251">
        <w:rPr>
          <w:rFonts w:ascii="仿宋_GB2312" w:eastAsia="仿宋_GB2312" w:hAnsi="宋体" w:hint="eastAsia"/>
          <w:b/>
          <w:sz w:val="28"/>
          <w:szCs w:val="28"/>
          <w:u w:val="single"/>
        </w:rPr>
        <w:t>（即第一栏从</w:t>
      </w:r>
      <w:r w:rsidRPr="00F03251">
        <w:rPr>
          <w:rFonts w:ascii="仿宋_GB2312" w:eastAsia="仿宋_GB2312" w:hAnsi="宋体"/>
          <w:b/>
          <w:sz w:val="28"/>
          <w:szCs w:val="28"/>
          <w:u w:val="single"/>
        </w:rPr>
        <w:t>202</w:t>
      </w:r>
      <w:r w:rsidR="00C7167C">
        <w:rPr>
          <w:rFonts w:ascii="仿宋_GB2312" w:eastAsia="仿宋_GB2312" w:hAnsi="宋体"/>
          <w:b/>
          <w:sz w:val="28"/>
          <w:szCs w:val="28"/>
          <w:u w:val="single"/>
        </w:rPr>
        <w:t>4</w:t>
      </w:r>
      <w:r w:rsidRPr="00F03251">
        <w:rPr>
          <w:rFonts w:ascii="仿宋_GB2312" w:eastAsia="仿宋_GB2312" w:hAnsi="宋体"/>
          <w:b/>
          <w:sz w:val="28"/>
          <w:szCs w:val="28"/>
          <w:u w:val="single"/>
        </w:rPr>
        <w:t>年9月</w:t>
      </w:r>
      <w:r w:rsidRPr="00F03251">
        <w:rPr>
          <w:rFonts w:ascii="仿宋_GB2312" w:eastAsia="仿宋_GB2312" w:hAnsi="宋体" w:hint="eastAsia"/>
          <w:b/>
          <w:sz w:val="28"/>
          <w:szCs w:val="28"/>
          <w:u w:val="single"/>
        </w:rPr>
        <w:t>填起）</w:t>
      </w:r>
      <w:r w:rsidRPr="00F03251">
        <w:rPr>
          <w:rFonts w:ascii="仿宋_GB2312" w:eastAsia="仿宋_GB2312" w:hAnsi="宋体" w:hint="eastAsia"/>
          <w:sz w:val="28"/>
          <w:szCs w:val="28"/>
        </w:rPr>
        <w:t>，按学期填写。</w:t>
      </w:r>
    </w:p>
    <w:p w:rsidR="00281AA4" w:rsidRPr="00F03251" w:rsidRDefault="003D6979">
      <w:pPr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（2）需填满近5年中级以来的经历，</w:t>
      </w:r>
      <w:r w:rsidRPr="00F03251">
        <w:rPr>
          <w:rFonts w:ascii="仿宋_GB2312" w:eastAsia="仿宋_GB2312" w:hAnsi="仿宋" w:cs="仿宋_GB2312" w:hint="eastAsia"/>
          <w:sz w:val="28"/>
          <w:szCs w:val="28"/>
        </w:rPr>
        <w:t>具有博士学位的填满2年。</w:t>
      </w:r>
    </w:p>
    <w:p w:rsidR="00281AA4" w:rsidRPr="00F03251" w:rsidRDefault="003D6979">
      <w:pPr>
        <w:ind w:firstLineChars="200" w:firstLine="560"/>
        <w:rPr>
          <w:rFonts w:ascii="仿宋_GB2312" w:eastAsia="仿宋_GB2312" w:hAnsi="仿宋" w:cs="仿宋_GB2312"/>
          <w:b/>
          <w:sz w:val="28"/>
          <w:szCs w:val="28"/>
          <w:u w:val="single"/>
        </w:rPr>
      </w:pPr>
      <w:r w:rsidRPr="00F03251">
        <w:rPr>
          <w:rFonts w:ascii="仿宋_GB2312" w:eastAsia="仿宋_GB2312" w:hAnsi="仿宋" w:cs="仿宋_GB2312" w:hint="eastAsia"/>
          <w:sz w:val="28"/>
          <w:szCs w:val="28"/>
        </w:rPr>
        <w:t>（3）</w:t>
      </w:r>
      <w:r w:rsidRPr="00F03251">
        <w:rPr>
          <w:rFonts w:ascii="仿宋_GB2312" w:eastAsia="仿宋_GB2312" w:hAnsi="仿宋" w:cs="仿宋_GB2312" w:hint="eastAsia"/>
          <w:b/>
          <w:sz w:val="28"/>
          <w:szCs w:val="28"/>
        </w:rPr>
        <w:t>任教学科（岗位）经历</w:t>
      </w:r>
      <w:r w:rsidRPr="00F03251">
        <w:rPr>
          <w:rFonts w:ascii="仿宋_GB2312" w:eastAsia="仿宋_GB2312" w:hAnsi="仿宋" w:cs="仿宋_GB2312" w:hint="eastAsia"/>
          <w:sz w:val="28"/>
          <w:szCs w:val="28"/>
        </w:rPr>
        <w:t>需</w:t>
      </w:r>
      <w:r w:rsidRPr="00F03251">
        <w:rPr>
          <w:rFonts w:ascii="仿宋_GB2312" w:eastAsia="仿宋_GB2312" w:hAnsi="仿宋" w:cs="仿宋_GB2312" w:hint="eastAsia"/>
          <w:b/>
          <w:sz w:val="28"/>
          <w:szCs w:val="28"/>
        </w:rPr>
        <w:t>累计</w:t>
      </w:r>
      <w:r w:rsidRPr="00F03251">
        <w:rPr>
          <w:rFonts w:ascii="仿宋_GB2312" w:eastAsia="仿宋_GB2312" w:hAnsi="仿宋" w:cs="仿宋_GB2312" w:hint="eastAsia"/>
          <w:sz w:val="28"/>
          <w:szCs w:val="28"/>
        </w:rPr>
        <w:t>填满5年，即</w:t>
      </w:r>
      <w:r w:rsidRPr="00F03251">
        <w:rPr>
          <w:rFonts w:ascii="仿宋_GB2312" w:eastAsia="仿宋_GB2312" w:hAnsi="仿宋" w:cs="仿宋_GB2312" w:hint="eastAsia"/>
          <w:b/>
          <w:sz w:val="28"/>
          <w:szCs w:val="28"/>
        </w:rPr>
        <w:t>至少</w:t>
      </w:r>
      <w:r w:rsidRPr="00F03251">
        <w:rPr>
          <w:rFonts w:ascii="仿宋_GB2312" w:eastAsia="仿宋_GB2312" w:hAnsi="仿宋" w:cs="仿宋_GB2312" w:hint="eastAsia"/>
          <w:sz w:val="28"/>
          <w:szCs w:val="28"/>
        </w:rPr>
        <w:t>11个学期（含本学期）的申报学科的任教经历，</w:t>
      </w:r>
      <w:r w:rsidRPr="00F03251">
        <w:rPr>
          <w:rFonts w:ascii="仿宋_GB2312" w:eastAsia="仿宋_GB2312" w:hAnsi="仿宋" w:cs="仿宋_GB2312" w:hint="eastAsia"/>
          <w:b/>
          <w:sz w:val="28"/>
          <w:szCs w:val="28"/>
          <w:u w:val="single"/>
        </w:rPr>
        <w:t>如果不满5年，请继续往前填写，填满5年为止（具有博士学位的累计填满2年）。</w:t>
      </w:r>
    </w:p>
    <w:p w:rsidR="00281AA4" w:rsidRPr="00F03251" w:rsidRDefault="003D6979">
      <w:pPr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  <w:r w:rsidRPr="00F03251">
        <w:rPr>
          <w:rFonts w:ascii="仿宋_GB2312" w:eastAsia="仿宋_GB2312" w:hAnsi="仿宋" w:cs="仿宋_GB2312" w:hint="eastAsia"/>
          <w:sz w:val="28"/>
          <w:szCs w:val="28"/>
        </w:rPr>
        <w:t>（4）申报德育一学科需累计填满10年，即至少21学期（含本学期）的德育工作经历。</w:t>
      </w:r>
    </w:p>
    <w:p w:rsidR="00281AA4" w:rsidRPr="00F03251" w:rsidRDefault="003D6979">
      <w:pPr>
        <w:ind w:firstLineChars="200" w:firstLine="562"/>
        <w:rPr>
          <w:rFonts w:ascii="仿宋_GB2312" w:eastAsia="仿宋_GB2312" w:hAnsi="仿宋" w:cs="仿宋_GB2312"/>
          <w:sz w:val="28"/>
          <w:szCs w:val="28"/>
        </w:rPr>
      </w:pPr>
      <w:r w:rsidRPr="00F03251">
        <w:rPr>
          <w:rFonts w:ascii="仿宋_GB2312" w:eastAsia="仿宋_GB2312" w:hint="eastAsia"/>
          <w:b/>
          <w:sz w:val="28"/>
          <w:szCs w:val="28"/>
          <w:u w:val="single"/>
        </w:rPr>
        <w:t>（</w:t>
      </w:r>
      <w:r w:rsidRPr="00F03251">
        <w:rPr>
          <w:rFonts w:ascii="仿宋_GB2312" w:eastAsia="仿宋_GB2312"/>
          <w:b/>
          <w:sz w:val="28"/>
          <w:szCs w:val="28"/>
          <w:u w:val="single"/>
        </w:rPr>
        <w:t>5</w:t>
      </w:r>
      <w:r w:rsidRPr="00F03251">
        <w:rPr>
          <w:rFonts w:ascii="仿宋_GB2312" w:eastAsia="仿宋_GB2312" w:hint="eastAsia"/>
          <w:b/>
          <w:sz w:val="28"/>
          <w:szCs w:val="28"/>
          <w:u w:val="single"/>
        </w:rPr>
        <w:t>）任教经历年限累计截止时间是2</w:t>
      </w:r>
      <w:r w:rsidRPr="00F03251">
        <w:rPr>
          <w:rFonts w:ascii="仿宋_GB2312" w:eastAsia="仿宋_GB2312"/>
          <w:b/>
          <w:sz w:val="28"/>
          <w:szCs w:val="28"/>
          <w:u w:val="single"/>
        </w:rPr>
        <w:t>02</w:t>
      </w:r>
      <w:r w:rsidR="00632868">
        <w:rPr>
          <w:rFonts w:ascii="仿宋_GB2312" w:eastAsia="仿宋_GB2312"/>
          <w:b/>
          <w:sz w:val="28"/>
          <w:szCs w:val="28"/>
          <w:u w:val="single"/>
        </w:rPr>
        <w:t>4</w:t>
      </w:r>
      <w:r w:rsidRPr="00F03251">
        <w:rPr>
          <w:rFonts w:ascii="仿宋_GB2312" w:eastAsia="仿宋_GB2312" w:hint="eastAsia"/>
          <w:b/>
          <w:sz w:val="28"/>
          <w:szCs w:val="28"/>
          <w:u w:val="single"/>
        </w:rPr>
        <w:t>年1</w:t>
      </w:r>
      <w:r w:rsidRPr="00F03251">
        <w:rPr>
          <w:rFonts w:ascii="仿宋_GB2312" w:eastAsia="仿宋_GB2312"/>
          <w:b/>
          <w:sz w:val="28"/>
          <w:szCs w:val="28"/>
          <w:u w:val="single"/>
        </w:rPr>
        <w:t>2</w:t>
      </w:r>
      <w:r w:rsidRPr="00F03251">
        <w:rPr>
          <w:rFonts w:ascii="仿宋_GB2312" w:eastAsia="仿宋_GB2312" w:hint="eastAsia"/>
          <w:b/>
          <w:sz w:val="28"/>
          <w:szCs w:val="28"/>
          <w:u w:val="single"/>
        </w:rPr>
        <w:t>月3</w:t>
      </w:r>
      <w:r w:rsidRPr="00F03251">
        <w:rPr>
          <w:rFonts w:ascii="仿宋_GB2312" w:eastAsia="仿宋_GB2312"/>
          <w:b/>
          <w:sz w:val="28"/>
          <w:szCs w:val="28"/>
          <w:u w:val="single"/>
        </w:rPr>
        <w:t>1</w:t>
      </w:r>
      <w:r w:rsidRPr="00F03251">
        <w:rPr>
          <w:rFonts w:ascii="仿宋_GB2312" w:eastAsia="仿宋_GB2312" w:hint="eastAsia"/>
          <w:b/>
          <w:sz w:val="28"/>
          <w:szCs w:val="28"/>
          <w:u w:val="single"/>
        </w:rPr>
        <w:t>日。</w:t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  <w:r w:rsidRPr="00F03251">
        <w:rPr>
          <w:rFonts w:ascii="仿宋_GB2312" w:eastAsia="仿宋_GB2312" w:hAnsi="宋体" w:hint="eastAsia"/>
          <w:b/>
          <w:bCs/>
          <w:sz w:val="28"/>
          <w:szCs w:val="28"/>
        </w:rPr>
        <w:t>注：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（1）一般申报</w:t>
      </w:r>
      <w:r w:rsidRPr="00F03251">
        <w:rPr>
          <w:rFonts w:ascii="仿宋_GB2312" w:eastAsia="仿宋_GB2312" w:hAnsi="宋体"/>
          <w:sz w:val="28"/>
          <w:szCs w:val="28"/>
        </w:rPr>
        <w:t>学科的任教经历</w:t>
      </w:r>
      <w:r w:rsidRPr="00F03251">
        <w:rPr>
          <w:rFonts w:ascii="仿宋_GB2312" w:eastAsia="仿宋_GB2312" w:hAnsi="宋体" w:hint="eastAsia"/>
          <w:sz w:val="28"/>
          <w:szCs w:val="28"/>
        </w:rPr>
        <w:t>（岗位）</w:t>
      </w:r>
      <w:r w:rsidRPr="00F03251">
        <w:rPr>
          <w:rFonts w:ascii="仿宋_GB2312" w:eastAsia="仿宋_GB2312" w:hAnsi="宋体"/>
          <w:sz w:val="28"/>
          <w:szCs w:val="28"/>
        </w:rPr>
        <w:t>应</w:t>
      </w:r>
      <w:r w:rsidRPr="00F03251">
        <w:rPr>
          <w:rFonts w:ascii="仿宋_GB2312" w:eastAsia="仿宋_GB2312" w:hAnsi="宋体" w:hint="eastAsia"/>
          <w:sz w:val="28"/>
          <w:szCs w:val="28"/>
        </w:rPr>
        <w:t>累计</w:t>
      </w:r>
      <w:r w:rsidRPr="00F03251">
        <w:rPr>
          <w:rFonts w:ascii="仿宋_GB2312" w:eastAsia="仿宋_GB2312" w:hAnsi="宋体"/>
          <w:sz w:val="28"/>
          <w:szCs w:val="28"/>
        </w:rPr>
        <w:t>满</w:t>
      </w:r>
      <w:r w:rsidRPr="00F03251">
        <w:rPr>
          <w:rFonts w:ascii="仿宋_GB2312" w:eastAsia="仿宋_GB2312" w:hAnsi="宋体" w:hint="eastAsia"/>
          <w:sz w:val="28"/>
          <w:szCs w:val="28"/>
        </w:rPr>
        <w:t>5年，具有博士学位的应累计满2年，且本学期任教学科（岗位）须与申报学科相一致。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（2）申报德育一学科，需填写</w:t>
      </w:r>
      <w:r w:rsidRPr="00F03251">
        <w:rPr>
          <w:rFonts w:ascii="仿宋_GB2312" w:eastAsia="仿宋_GB2312" w:hAnsi="宋体" w:hint="eastAsia"/>
          <w:b/>
          <w:sz w:val="28"/>
          <w:szCs w:val="28"/>
          <w:u w:val="single"/>
        </w:rPr>
        <w:t>累计满10年</w:t>
      </w:r>
      <w:r w:rsidRPr="00F03251">
        <w:rPr>
          <w:rFonts w:ascii="仿宋_GB2312" w:eastAsia="仿宋_GB2312" w:hAnsi="宋体" w:hint="eastAsia"/>
          <w:sz w:val="28"/>
          <w:szCs w:val="28"/>
        </w:rPr>
        <w:t>的德育工作经历。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申报德育二学科，需填写</w:t>
      </w:r>
      <w:r w:rsidRPr="00F03251">
        <w:rPr>
          <w:rFonts w:ascii="仿宋_GB2312" w:eastAsia="仿宋_GB2312" w:hAnsi="宋体" w:hint="eastAsia"/>
          <w:b/>
          <w:sz w:val="28"/>
          <w:szCs w:val="28"/>
          <w:u w:val="single"/>
        </w:rPr>
        <w:t>累计满5年</w:t>
      </w:r>
      <w:r w:rsidRPr="00F03251">
        <w:rPr>
          <w:rFonts w:ascii="仿宋_GB2312" w:eastAsia="仿宋_GB2312" w:hAnsi="宋体" w:hint="eastAsia"/>
          <w:sz w:val="28"/>
          <w:szCs w:val="28"/>
        </w:rPr>
        <w:t>的少先队工作经历。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lastRenderedPageBreak/>
        <w:t>申报教育管理学科，需从担任正副校长、正副书记起算，</w:t>
      </w:r>
      <w:r w:rsidRPr="00F03251">
        <w:rPr>
          <w:rFonts w:ascii="仿宋_GB2312" w:eastAsia="仿宋_GB2312" w:hAnsi="宋体" w:hint="eastAsia"/>
          <w:b/>
          <w:sz w:val="28"/>
          <w:szCs w:val="28"/>
          <w:u w:val="single"/>
        </w:rPr>
        <w:t>累计满5年</w:t>
      </w:r>
      <w:r w:rsidRPr="00F03251">
        <w:rPr>
          <w:rFonts w:ascii="仿宋_GB2312" w:eastAsia="仿宋_GB2312" w:hAnsi="宋体" w:hint="eastAsia"/>
          <w:sz w:val="28"/>
          <w:szCs w:val="28"/>
        </w:rPr>
        <w:t>的教育管理工作经历。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（3）</w:t>
      </w:r>
      <w:r w:rsidRPr="00F03251">
        <w:rPr>
          <w:rFonts w:ascii="仿宋_GB2312" w:eastAsia="仿宋_GB2312" w:hint="eastAsia"/>
          <w:sz w:val="28"/>
          <w:szCs w:val="28"/>
        </w:rPr>
        <w:t>符合乡村教师支持计划的教师要求在乡村学校任教5年以上且现仍在乡村学校任教或从城镇学校交流、支教到乡村学校任教3年以上。</w:t>
      </w:r>
    </w:p>
    <w:p w:rsidR="00281AA4" w:rsidRPr="00F03251" w:rsidRDefault="009B5513">
      <w:pPr>
        <w:spacing w:line="560" w:lineRule="exact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  <w:r w:rsidRPr="00F03251">
        <w:rPr>
          <w:rFonts w:ascii="仿宋_GB2312" w:eastAsia="仿宋_GB2312" w:hint="eastAsia"/>
          <w:b/>
          <w:bCs/>
          <w:sz w:val="28"/>
          <w:szCs w:val="28"/>
        </w:rPr>
        <w:t>（八</w:t>
      </w:r>
      <w:r w:rsidR="003D6979" w:rsidRPr="00F03251">
        <w:rPr>
          <w:rFonts w:ascii="仿宋_GB2312" w:eastAsia="仿宋_GB2312" w:hint="eastAsia"/>
          <w:b/>
          <w:bCs/>
          <w:sz w:val="28"/>
          <w:szCs w:val="28"/>
        </w:rPr>
        <w:t>）</w:t>
      </w:r>
      <w:r w:rsidR="003D6979" w:rsidRPr="00F03251">
        <w:rPr>
          <w:rFonts w:ascii="仿宋_GB2312" w:eastAsia="仿宋_GB2312" w:hAnsi="宋体" w:hint="eastAsia"/>
          <w:b/>
          <w:bCs/>
          <w:sz w:val="28"/>
          <w:szCs w:val="28"/>
        </w:rPr>
        <w:t>本人</w:t>
      </w:r>
      <w:r w:rsidR="003D6979" w:rsidRPr="00F03251">
        <w:rPr>
          <w:rFonts w:ascii="仿宋_GB2312" w:eastAsia="仿宋_GB2312" w:hAnsi="宋体"/>
          <w:b/>
          <w:bCs/>
          <w:sz w:val="28"/>
          <w:szCs w:val="28"/>
        </w:rPr>
        <w:t>总结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“本人工作总结”须在</w:t>
      </w:r>
      <w:r w:rsidRPr="00F03251">
        <w:rPr>
          <w:rFonts w:ascii="仿宋_GB2312" w:eastAsia="仿宋_GB2312" w:hAnsi="宋体"/>
          <w:sz w:val="28"/>
          <w:szCs w:val="28"/>
        </w:rPr>
        <w:t>平台上填写，</w:t>
      </w:r>
      <w:r w:rsidRPr="00F03251">
        <w:rPr>
          <w:rFonts w:ascii="仿宋_GB2312" w:eastAsia="仿宋_GB2312" w:hAnsi="宋体" w:hint="eastAsia"/>
          <w:sz w:val="28"/>
          <w:szCs w:val="28"/>
        </w:rPr>
        <w:t>仅限3000字符</w:t>
      </w:r>
      <w:r w:rsidRPr="00F03251">
        <w:rPr>
          <w:rFonts w:ascii="仿宋_GB2312" w:eastAsia="仿宋_GB2312" w:hAnsi="宋体"/>
          <w:sz w:val="28"/>
          <w:szCs w:val="28"/>
        </w:rPr>
        <w:t>（</w:t>
      </w:r>
      <w:r w:rsidRPr="00F03251">
        <w:rPr>
          <w:rFonts w:ascii="仿宋_GB2312" w:eastAsia="仿宋_GB2312" w:hAnsi="宋体" w:hint="eastAsia"/>
          <w:sz w:val="28"/>
          <w:szCs w:val="28"/>
        </w:rPr>
        <w:t>含</w:t>
      </w:r>
      <w:r w:rsidRPr="00F03251">
        <w:rPr>
          <w:rFonts w:ascii="仿宋_GB2312" w:eastAsia="仿宋_GB2312" w:hAnsi="宋体"/>
          <w:sz w:val="28"/>
          <w:szCs w:val="28"/>
        </w:rPr>
        <w:t>空格</w:t>
      </w:r>
      <w:r w:rsidRPr="00F03251">
        <w:rPr>
          <w:rFonts w:ascii="仿宋_GB2312" w:eastAsia="仿宋_GB2312" w:hAnsi="宋体" w:hint="eastAsia"/>
          <w:sz w:val="28"/>
          <w:szCs w:val="28"/>
        </w:rPr>
        <w:t>和</w:t>
      </w:r>
      <w:r w:rsidRPr="00F03251">
        <w:rPr>
          <w:rFonts w:ascii="仿宋_GB2312" w:eastAsia="仿宋_GB2312" w:hAnsi="宋体"/>
          <w:sz w:val="28"/>
          <w:szCs w:val="28"/>
        </w:rPr>
        <w:t>符号）</w:t>
      </w:r>
      <w:r w:rsidRPr="00F03251">
        <w:rPr>
          <w:rFonts w:ascii="仿宋_GB2312" w:eastAsia="仿宋_GB2312" w:hAnsi="宋体" w:hint="eastAsia"/>
          <w:sz w:val="28"/>
          <w:szCs w:val="28"/>
        </w:rPr>
        <w:t>，不可附页，不可</w:t>
      </w:r>
      <w:r w:rsidRPr="00F03251">
        <w:rPr>
          <w:rFonts w:ascii="仿宋_GB2312" w:eastAsia="仿宋_GB2312" w:hAnsi="宋体"/>
          <w:sz w:val="28"/>
          <w:szCs w:val="28"/>
        </w:rPr>
        <w:t>更改字</w:t>
      </w:r>
      <w:r w:rsidRPr="00F03251">
        <w:rPr>
          <w:rFonts w:ascii="仿宋_GB2312" w:eastAsia="仿宋_GB2312" w:hAnsi="宋体" w:hint="eastAsia"/>
          <w:sz w:val="28"/>
          <w:szCs w:val="28"/>
        </w:rPr>
        <w:t>号、不可</w:t>
      </w:r>
      <w:r w:rsidRPr="00F03251">
        <w:rPr>
          <w:rFonts w:ascii="仿宋_GB2312" w:eastAsia="仿宋_GB2312" w:hAnsi="宋体"/>
          <w:sz w:val="28"/>
          <w:szCs w:val="28"/>
        </w:rPr>
        <w:t>上传图片</w:t>
      </w:r>
      <w:r w:rsidRPr="00F03251">
        <w:rPr>
          <w:rFonts w:ascii="仿宋_GB2312" w:eastAsia="仿宋_GB2312" w:hAnsi="宋体" w:hint="eastAsia"/>
          <w:sz w:val="28"/>
          <w:szCs w:val="28"/>
        </w:rPr>
        <w:t>。</w:t>
      </w:r>
    </w:p>
    <w:p w:rsidR="00281AA4" w:rsidRPr="00F03251" w:rsidRDefault="009B5513">
      <w:pPr>
        <w:spacing w:line="56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 w:rsidRPr="00F03251">
        <w:rPr>
          <w:rFonts w:ascii="仿宋_GB2312" w:eastAsia="仿宋_GB2312" w:hint="eastAsia"/>
          <w:b/>
          <w:bCs/>
          <w:sz w:val="28"/>
          <w:szCs w:val="28"/>
        </w:rPr>
        <w:t>（九</w:t>
      </w:r>
      <w:r w:rsidR="003D6979" w:rsidRPr="00F03251">
        <w:rPr>
          <w:rFonts w:ascii="仿宋_GB2312" w:eastAsia="仿宋_GB2312" w:hint="eastAsia"/>
          <w:b/>
          <w:bCs/>
          <w:sz w:val="28"/>
          <w:szCs w:val="28"/>
        </w:rPr>
        <w:t>）奖励情况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F03251">
        <w:rPr>
          <w:rFonts w:ascii="仿宋_GB2312" w:eastAsia="仿宋_GB2312" w:hint="eastAsia"/>
          <w:sz w:val="28"/>
          <w:szCs w:val="28"/>
        </w:rPr>
        <w:t>申报</w:t>
      </w:r>
      <w:r w:rsidRPr="00F03251">
        <w:rPr>
          <w:rFonts w:ascii="仿宋_GB2312" w:eastAsia="仿宋_GB2312"/>
          <w:sz w:val="28"/>
          <w:szCs w:val="28"/>
        </w:rPr>
        <w:t>教师填写</w:t>
      </w:r>
      <w:r w:rsidRPr="00F03251">
        <w:rPr>
          <w:rFonts w:ascii="仿宋_GB2312" w:eastAsia="仿宋_GB2312" w:hint="eastAsia"/>
          <w:sz w:val="28"/>
          <w:szCs w:val="28"/>
        </w:rPr>
        <w:t>任现职后获区级以上奖励情况时，</w:t>
      </w:r>
      <w:r w:rsidRPr="00F03251">
        <w:rPr>
          <w:rFonts w:ascii="仿宋_GB2312" w:eastAsia="仿宋_GB2312"/>
          <w:sz w:val="28"/>
          <w:szCs w:val="28"/>
        </w:rPr>
        <w:t>包括</w:t>
      </w:r>
      <w:r w:rsidRPr="00F03251">
        <w:rPr>
          <w:rFonts w:ascii="仿宋_GB2312" w:eastAsia="仿宋_GB2312" w:hint="eastAsia"/>
          <w:sz w:val="28"/>
          <w:szCs w:val="28"/>
        </w:rPr>
        <w:t>获荣誉称号、获教育教学、教育研究奖励等，限10项。</w:t>
      </w:r>
    </w:p>
    <w:p w:rsidR="00281AA4" w:rsidRPr="00F03251" w:rsidRDefault="009B5513">
      <w:pPr>
        <w:spacing w:line="56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 w:rsidRPr="00F03251">
        <w:rPr>
          <w:rFonts w:ascii="仿宋_GB2312" w:eastAsia="仿宋_GB2312" w:hint="eastAsia"/>
          <w:b/>
          <w:bCs/>
          <w:sz w:val="28"/>
          <w:szCs w:val="28"/>
        </w:rPr>
        <w:t>（十</w:t>
      </w:r>
      <w:r w:rsidR="003D6979" w:rsidRPr="00F03251">
        <w:rPr>
          <w:rFonts w:ascii="仿宋_GB2312" w:eastAsia="仿宋_GB2312" w:hint="eastAsia"/>
          <w:b/>
          <w:bCs/>
          <w:sz w:val="28"/>
          <w:szCs w:val="28"/>
        </w:rPr>
        <w:t>）公开课或公开教研</w:t>
      </w:r>
      <w:r w:rsidR="003D6979" w:rsidRPr="00F03251">
        <w:rPr>
          <w:rFonts w:ascii="仿宋_GB2312" w:eastAsia="仿宋_GB2312"/>
          <w:b/>
          <w:bCs/>
          <w:sz w:val="28"/>
          <w:szCs w:val="28"/>
        </w:rPr>
        <w:t>活动情况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F03251">
        <w:rPr>
          <w:rFonts w:ascii="仿宋_GB2312" w:eastAsia="仿宋_GB2312" w:hint="eastAsia"/>
          <w:sz w:val="28"/>
          <w:szCs w:val="28"/>
        </w:rPr>
        <w:t>1.申报</w:t>
      </w:r>
      <w:r w:rsidRPr="00F03251">
        <w:rPr>
          <w:rFonts w:ascii="仿宋_GB2312" w:eastAsia="仿宋_GB2312"/>
          <w:sz w:val="28"/>
          <w:szCs w:val="28"/>
        </w:rPr>
        <w:t>教师填写</w:t>
      </w:r>
      <w:r w:rsidRPr="00F03251">
        <w:rPr>
          <w:rFonts w:ascii="仿宋_GB2312" w:eastAsia="仿宋_GB2312" w:hint="eastAsia"/>
          <w:sz w:val="28"/>
          <w:szCs w:val="28"/>
        </w:rPr>
        <w:t>任现职以来公开课或公开教研活动情况时，填写</w:t>
      </w:r>
      <w:r w:rsidRPr="00F03251">
        <w:rPr>
          <w:rFonts w:ascii="仿宋_GB2312" w:eastAsia="仿宋_GB2312"/>
          <w:sz w:val="28"/>
          <w:szCs w:val="28"/>
        </w:rPr>
        <w:t>内容应符合</w:t>
      </w:r>
      <w:r w:rsidRPr="00F03251">
        <w:rPr>
          <w:rFonts w:ascii="仿宋_GB2312" w:eastAsia="仿宋_GB2312" w:hint="eastAsia"/>
          <w:sz w:val="28"/>
          <w:szCs w:val="28"/>
        </w:rPr>
        <w:t>公开课区级及以上、公开教研活动区级及以上，限10项。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int="eastAsia"/>
          <w:sz w:val="28"/>
          <w:szCs w:val="28"/>
        </w:rPr>
        <w:t>2</w:t>
      </w:r>
      <w:r w:rsidRPr="00F03251">
        <w:rPr>
          <w:rFonts w:ascii="仿宋_GB2312" w:eastAsia="仿宋_GB2312"/>
          <w:sz w:val="28"/>
          <w:szCs w:val="28"/>
        </w:rPr>
        <w:t>.</w:t>
      </w:r>
      <w:r w:rsidRPr="00F03251">
        <w:rPr>
          <w:rFonts w:ascii="仿宋_GB2312" w:eastAsia="仿宋_GB2312" w:hAnsi="宋体" w:hint="eastAsia"/>
          <w:sz w:val="28"/>
          <w:szCs w:val="28"/>
        </w:rPr>
        <w:t>听课</w:t>
      </w:r>
      <w:r w:rsidRPr="00F03251">
        <w:rPr>
          <w:rFonts w:ascii="仿宋_GB2312" w:eastAsia="仿宋_GB2312" w:hAnsi="宋体"/>
          <w:sz w:val="28"/>
          <w:szCs w:val="28"/>
        </w:rPr>
        <w:t>人员指</w:t>
      </w:r>
      <w:r w:rsidRPr="00F03251">
        <w:rPr>
          <w:rFonts w:ascii="仿宋_GB2312" w:eastAsia="仿宋_GB2312" w:hAnsi="宋体" w:hint="eastAsia"/>
          <w:sz w:val="28"/>
          <w:szCs w:val="28"/>
        </w:rPr>
        <w:t>公开课或公开教研活动</w:t>
      </w:r>
      <w:r w:rsidRPr="00F03251">
        <w:rPr>
          <w:rFonts w:ascii="仿宋_GB2312" w:eastAsia="仿宋_GB2312" w:hAnsi="宋体"/>
          <w:sz w:val="28"/>
          <w:szCs w:val="28"/>
        </w:rPr>
        <w:t>面向</w:t>
      </w:r>
      <w:r w:rsidRPr="00F03251">
        <w:rPr>
          <w:rFonts w:ascii="仿宋_GB2312" w:eastAsia="仿宋_GB2312" w:hAnsi="宋体" w:hint="eastAsia"/>
          <w:sz w:val="28"/>
          <w:szCs w:val="28"/>
        </w:rPr>
        <w:t>的人群、</w:t>
      </w:r>
      <w:r w:rsidRPr="00F03251">
        <w:rPr>
          <w:rFonts w:ascii="仿宋_GB2312" w:eastAsia="仿宋_GB2312" w:hAnsi="宋体"/>
          <w:sz w:val="28"/>
          <w:szCs w:val="28"/>
        </w:rPr>
        <w:t>范围。</w:t>
      </w:r>
      <w:r w:rsidRPr="00F03251">
        <w:rPr>
          <w:rFonts w:ascii="仿宋_GB2312" w:eastAsia="仿宋_GB2312" w:hAnsi="宋体" w:hint="eastAsia"/>
          <w:b/>
          <w:sz w:val="28"/>
          <w:szCs w:val="28"/>
        </w:rPr>
        <w:t>效果填写示</w:t>
      </w:r>
      <w:r w:rsidRPr="00F03251">
        <w:rPr>
          <w:rFonts w:ascii="仿宋_GB2312" w:eastAsia="仿宋_GB2312" w:hAnsi="宋体"/>
          <w:b/>
          <w:sz w:val="28"/>
          <w:szCs w:val="28"/>
        </w:rPr>
        <w:t>例：一般、良好、优秀</w:t>
      </w:r>
      <w:r w:rsidRPr="00F03251">
        <w:rPr>
          <w:rFonts w:ascii="仿宋_GB2312" w:eastAsia="仿宋_GB2312" w:hAnsi="宋体" w:hint="eastAsia"/>
          <w:b/>
          <w:sz w:val="28"/>
          <w:szCs w:val="28"/>
        </w:rPr>
        <w:t>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F03251">
        <w:rPr>
          <w:rFonts w:ascii="仿宋_GB2312" w:eastAsia="仿宋_GB2312" w:hint="eastAsia"/>
          <w:sz w:val="28"/>
          <w:szCs w:val="28"/>
        </w:rPr>
        <w:t>3.教研活动</w:t>
      </w:r>
      <w:r w:rsidRPr="00F03251">
        <w:rPr>
          <w:rFonts w:ascii="仿宋_GB2312" w:eastAsia="仿宋_GB2312"/>
          <w:sz w:val="28"/>
          <w:szCs w:val="28"/>
        </w:rPr>
        <w:t>情况</w:t>
      </w:r>
      <w:r w:rsidRPr="00F03251">
        <w:rPr>
          <w:rFonts w:ascii="仿宋_GB2312" w:eastAsia="仿宋_GB2312" w:hint="eastAsia"/>
          <w:sz w:val="28"/>
          <w:szCs w:val="28"/>
        </w:rPr>
        <w:t>中</w:t>
      </w:r>
      <w:r w:rsidRPr="00F03251">
        <w:rPr>
          <w:rFonts w:ascii="仿宋_GB2312" w:eastAsia="仿宋_GB2312"/>
          <w:sz w:val="28"/>
          <w:szCs w:val="28"/>
        </w:rPr>
        <w:t>的</w:t>
      </w:r>
      <w:r w:rsidRPr="00F03251">
        <w:rPr>
          <w:rFonts w:ascii="仿宋_GB2312" w:eastAsia="仿宋_GB2312" w:hint="eastAsia"/>
          <w:b/>
          <w:sz w:val="28"/>
          <w:szCs w:val="28"/>
        </w:rPr>
        <w:t>附件上传内容为公开课或公开教研的相关证明或教案。</w:t>
      </w:r>
    </w:p>
    <w:p w:rsidR="00281AA4" w:rsidRPr="00F03251" w:rsidRDefault="009B5513">
      <w:pPr>
        <w:spacing w:line="56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 w:rsidRPr="00F03251">
        <w:rPr>
          <w:rFonts w:ascii="仿宋_GB2312" w:eastAsia="仿宋_GB2312" w:hAnsi="宋体" w:hint="eastAsia"/>
          <w:b/>
          <w:bCs/>
          <w:sz w:val="28"/>
          <w:szCs w:val="28"/>
        </w:rPr>
        <w:t>（十一</w:t>
      </w:r>
      <w:r w:rsidR="003D6979" w:rsidRPr="00F03251">
        <w:rPr>
          <w:rFonts w:ascii="仿宋_GB2312" w:eastAsia="仿宋_GB2312" w:hAnsi="宋体" w:hint="eastAsia"/>
          <w:b/>
          <w:bCs/>
          <w:sz w:val="28"/>
          <w:szCs w:val="28"/>
        </w:rPr>
        <w:t>）</w:t>
      </w:r>
      <w:r w:rsidR="003D6979" w:rsidRPr="00F03251">
        <w:rPr>
          <w:rFonts w:ascii="仿宋_GB2312" w:eastAsia="仿宋_GB2312" w:hint="eastAsia"/>
          <w:b/>
          <w:bCs/>
          <w:sz w:val="28"/>
          <w:szCs w:val="28"/>
        </w:rPr>
        <w:t>教科研</w:t>
      </w:r>
      <w:r w:rsidR="003D6979" w:rsidRPr="00F03251">
        <w:rPr>
          <w:rFonts w:ascii="仿宋_GB2312" w:eastAsia="仿宋_GB2312"/>
          <w:b/>
          <w:bCs/>
          <w:sz w:val="28"/>
          <w:szCs w:val="28"/>
        </w:rPr>
        <w:t>成果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1</w:t>
      </w:r>
      <w:r w:rsidRPr="00F03251">
        <w:rPr>
          <w:rFonts w:ascii="仿宋_GB2312" w:eastAsia="仿宋_GB2312" w:hAnsi="宋体"/>
          <w:sz w:val="28"/>
          <w:szCs w:val="28"/>
        </w:rPr>
        <w:t>.</w:t>
      </w:r>
      <w:r w:rsidRPr="00F03251">
        <w:rPr>
          <w:rFonts w:ascii="仿宋_GB2312" w:eastAsia="仿宋_GB2312" w:hAnsi="宋体" w:hint="eastAsia"/>
          <w:sz w:val="28"/>
          <w:szCs w:val="28"/>
        </w:rPr>
        <w:t>本栏可填写申报者</w:t>
      </w:r>
      <w:r w:rsidRPr="00F03251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任中级职务以来</w:t>
      </w:r>
      <w:r w:rsidRPr="00F03251">
        <w:rPr>
          <w:rFonts w:ascii="仿宋_GB2312" w:eastAsia="仿宋_GB2312" w:hAnsi="宋体" w:hint="eastAsia"/>
          <w:sz w:val="28"/>
          <w:szCs w:val="28"/>
        </w:rPr>
        <w:t>的10项教科研成果情况。其中，</w:t>
      </w:r>
      <w:r w:rsidRPr="00F03251">
        <w:rPr>
          <w:rFonts w:ascii="仿宋_GB2312" w:eastAsia="仿宋_GB2312" w:hAnsi="宋体" w:hint="eastAsia"/>
          <w:b/>
          <w:sz w:val="28"/>
          <w:szCs w:val="28"/>
        </w:rPr>
        <w:t>排序前三的为主送成果</w:t>
      </w:r>
      <w:r w:rsidRPr="00F03251">
        <w:rPr>
          <w:rFonts w:ascii="仿宋_GB2312" w:eastAsia="仿宋_GB2312" w:hAnsi="宋体" w:hint="eastAsia"/>
          <w:sz w:val="28"/>
          <w:szCs w:val="28"/>
        </w:rPr>
        <w:t>。</w:t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 w:hAnsi="宋体"/>
          <w:b/>
          <w:bCs/>
          <w:sz w:val="28"/>
          <w:szCs w:val="28"/>
          <w:u w:val="single"/>
        </w:rPr>
      </w:pPr>
      <w:r w:rsidRPr="00F03251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提交的前三项主送材料中至少有2项符合以下要求：</w:t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 w:hAnsi="宋体"/>
          <w:b/>
          <w:bCs/>
          <w:sz w:val="28"/>
          <w:szCs w:val="28"/>
          <w:u w:val="single"/>
        </w:rPr>
      </w:pPr>
      <w:r w:rsidRPr="00F03251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（1）一篇在鉴定有效期内的成果（必须填写在第一项）；如提交多篇鉴定成果，默认第一项为送审的鉴定成果（成果证明中须附上</w:t>
      </w:r>
      <w:r w:rsidR="00186CEB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盖章版的</w:t>
      </w:r>
      <w:r w:rsidRPr="00F03251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《教科研成果鉴定意见表》）。</w:t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（2）一篇出版、发表、校本课程或自创教学资源。如一篇既是鉴定又是</w:t>
      </w:r>
      <w:r w:rsidRPr="00F03251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lastRenderedPageBreak/>
        <w:t>发表，还需再提供一项任现职以来的成果。</w:t>
      </w:r>
      <w:r w:rsidRPr="00F03251">
        <w:rPr>
          <w:rFonts w:ascii="仿宋_GB2312" w:eastAsia="仿宋_GB2312" w:hAnsi="宋体" w:hint="eastAsia"/>
          <w:sz w:val="28"/>
          <w:szCs w:val="28"/>
        </w:rPr>
        <w:t>（符合乡村教师支持计划的、符合援藏援疆援青支教政策的除外）。</w:t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（3）主送成果填写格式要求：在成果名称栏中须以“主送1/2/3：”+“成果名称”命名填写，未按照格式要求填写，一律不予认作主送成果。示例：主送1：关于申报材料须知。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b/>
          <w:sz w:val="28"/>
          <w:szCs w:val="28"/>
          <w:u w:val="single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2.符合乡村教师支持计划的、符合援藏援疆援青支教政策的，论文不作为必备条件，但应上传在校内交流过的教育教学方面的案例、总结等。</w:t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 w:rsidRPr="00F03251">
        <w:rPr>
          <w:rFonts w:ascii="仿宋_GB2312" w:eastAsia="仿宋_GB2312" w:hAnsi="宋体" w:hint="eastAsia"/>
          <w:b/>
          <w:sz w:val="28"/>
          <w:szCs w:val="28"/>
        </w:rPr>
        <w:t>第4-10项教科研成果附件上传不作硬性要求。</w:t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 w:rsidRPr="00F03251">
        <w:rPr>
          <w:rFonts w:ascii="仿宋_GB2312" w:eastAsia="仿宋_GB2312" w:hAnsi="宋体"/>
          <w:b/>
          <w:sz w:val="28"/>
          <w:szCs w:val="28"/>
        </w:rPr>
        <w:t>3</w:t>
      </w:r>
      <w:r w:rsidRPr="00F03251">
        <w:rPr>
          <w:rFonts w:ascii="仿宋_GB2312" w:eastAsia="仿宋_GB2312" w:hAnsi="宋体" w:hint="eastAsia"/>
          <w:b/>
          <w:sz w:val="28"/>
          <w:szCs w:val="28"/>
        </w:rPr>
        <w:t>.教科研成果附件上传要求详见《上海市中小学教师高级职称评审教科研成果材料上传要求》。</w:t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 w:rsidRPr="00F03251">
        <w:rPr>
          <w:rFonts w:ascii="仿宋_GB2312" w:eastAsia="仿宋_GB2312" w:hAnsi="宋体"/>
          <w:b/>
          <w:sz w:val="28"/>
          <w:szCs w:val="28"/>
        </w:rPr>
        <w:t>4</w:t>
      </w:r>
      <w:r w:rsidRPr="00F03251">
        <w:rPr>
          <w:rFonts w:ascii="仿宋_GB2312" w:eastAsia="仿宋_GB2312" w:hAnsi="宋体" w:hint="eastAsia"/>
          <w:b/>
          <w:sz w:val="28"/>
          <w:szCs w:val="28"/>
        </w:rPr>
        <w:t>.申报教师所提交的第1-10项教科研成果取得截止时间为</w:t>
      </w:r>
      <w:r w:rsidR="00E269D5" w:rsidRPr="00E269D5">
        <w:rPr>
          <w:rFonts w:ascii="仿宋_GB2312" w:eastAsia="仿宋_GB2312" w:hAnsi="宋体" w:hint="eastAsia"/>
          <w:b/>
          <w:sz w:val="28"/>
          <w:szCs w:val="28"/>
        </w:rPr>
        <w:t>申报截止日</w:t>
      </w:r>
      <w:r w:rsidRPr="00F03251">
        <w:rPr>
          <w:rFonts w:ascii="仿宋_GB2312" w:eastAsia="仿宋_GB2312" w:hAnsi="宋体" w:hint="eastAsia"/>
          <w:b/>
          <w:sz w:val="28"/>
          <w:szCs w:val="28"/>
        </w:rPr>
        <w:t>。样刊、清样、正式出版或发表日期晚</w:t>
      </w:r>
      <w:r w:rsidR="00AA75D4">
        <w:rPr>
          <w:rFonts w:ascii="仿宋_GB2312" w:eastAsia="仿宋_GB2312" w:hAnsi="宋体" w:hint="eastAsia"/>
          <w:b/>
          <w:sz w:val="28"/>
          <w:szCs w:val="28"/>
        </w:rPr>
        <w:t>于</w:t>
      </w:r>
      <w:r w:rsidR="00020F24" w:rsidRPr="00E269D5">
        <w:rPr>
          <w:rFonts w:ascii="仿宋_GB2312" w:eastAsia="仿宋_GB2312" w:hAnsi="宋体" w:hint="eastAsia"/>
          <w:b/>
          <w:sz w:val="28"/>
          <w:szCs w:val="28"/>
        </w:rPr>
        <w:t>申报截止日</w:t>
      </w:r>
      <w:r w:rsidRPr="00F03251">
        <w:rPr>
          <w:rFonts w:ascii="仿宋_GB2312" w:eastAsia="仿宋_GB2312" w:hAnsi="宋体" w:hint="eastAsia"/>
          <w:b/>
          <w:sz w:val="28"/>
          <w:szCs w:val="28"/>
        </w:rPr>
        <w:t>的成果，一律作为无效成果。</w:t>
      </w:r>
    </w:p>
    <w:p w:rsidR="00281AA4" w:rsidRPr="00F03251" w:rsidRDefault="003D6979">
      <w:pPr>
        <w:spacing w:line="560" w:lineRule="exact"/>
        <w:ind w:firstLineChars="200" w:firstLine="562"/>
        <w:jc w:val="left"/>
        <w:rPr>
          <w:rFonts w:ascii="仿宋_GB2312" w:eastAsia="仿宋_GB2312" w:hAnsi="宋体"/>
          <w:b/>
          <w:sz w:val="28"/>
          <w:szCs w:val="28"/>
        </w:rPr>
      </w:pPr>
      <w:r w:rsidRPr="00F03251">
        <w:rPr>
          <w:rFonts w:ascii="仿宋_GB2312" w:eastAsia="仿宋_GB2312" w:hAnsi="宋体" w:hint="eastAsia"/>
          <w:b/>
          <w:sz w:val="28"/>
          <w:szCs w:val="28"/>
        </w:rPr>
        <w:t>5.</w:t>
      </w:r>
      <w:r w:rsidRPr="00F03251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《教科研成果鉴定意见表》请登录下列平台：https://i-pjzcps.shec.edu.cn/#/hall/shjypgy下载。具体下载方式请查看《申报教师须知》。</w:t>
      </w:r>
    </w:p>
    <w:p w:rsidR="00281AA4" w:rsidRPr="00F03251" w:rsidRDefault="009B5513">
      <w:pPr>
        <w:spacing w:line="56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 w:rsidRPr="00F03251">
        <w:rPr>
          <w:rFonts w:ascii="仿宋_GB2312" w:eastAsia="仿宋_GB2312" w:hAnsi="宋体" w:hint="eastAsia"/>
          <w:b/>
          <w:bCs/>
          <w:sz w:val="28"/>
          <w:szCs w:val="28"/>
        </w:rPr>
        <w:t>（十二</w:t>
      </w:r>
      <w:r w:rsidR="003D6979" w:rsidRPr="00F03251">
        <w:rPr>
          <w:rFonts w:ascii="仿宋_GB2312" w:eastAsia="仿宋_GB2312" w:hAnsi="宋体" w:hint="eastAsia"/>
          <w:b/>
          <w:bCs/>
          <w:sz w:val="28"/>
          <w:szCs w:val="28"/>
        </w:rPr>
        <w:t>）</w:t>
      </w:r>
      <w:r w:rsidR="003D6979" w:rsidRPr="00F03251">
        <w:rPr>
          <w:rFonts w:ascii="仿宋_GB2312" w:eastAsia="仿宋_GB2312" w:hint="eastAsia"/>
          <w:b/>
          <w:bCs/>
          <w:sz w:val="28"/>
          <w:szCs w:val="28"/>
        </w:rPr>
        <w:t>任教课程表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F03251">
        <w:rPr>
          <w:rFonts w:ascii="仿宋_GB2312" w:eastAsia="仿宋_GB2312" w:hint="eastAsia"/>
          <w:sz w:val="28"/>
          <w:szCs w:val="28"/>
        </w:rPr>
        <w:t>1.课表中所填写的课，必须是本学期完整的任课情况，不可选择性填写。</w:t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F03251">
        <w:rPr>
          <w:rFonts w:ascii="仿宋_GB2312" w:eastAsia="仿宋_GB2312"/>
          <w:b/>
          <w:sz w:val="28"/>
          <w:szCs w:val="28"/>
        </w:rPr>
        <w:t>2</w:t>
      </w:r>
      <w:r w:rsidRPr="00F03251">
        <w:rPr>
          <w:rFonts w:ascii="仿宋_GB2312" w:eastAsia="仿宋_GB2312" w:hint="eastAsia"/>
          <w:b/>
          <w:sz w:val="28"/>
          <w:szCs w:val="28"/>
        </w:rPr>
        <w:t>.任教课程表中如有在</w:t>
      </w:r>
      <w:r w:rsidRPr="00F03251">
        <w:rPr>
          <w:rFonts w:ascii="仿宋_GB2312" w:eastAsia="仿宋_GB2312"/>
          <w:b/>
          <w:sz w:val="28"/>
          <w:szCs w:val="28"/>
        </w:rPr>
        <w:t>多个</w:t>
      </w:r>
      <w:r w:rsidRPr="00F03251">
        <w:rPr>
          <w:rFonts w:ascii="仿宋_GB2312" w:eastAsia="仿宋_GB2312" w:hint="eastAsia"/>
          <w:b/>
          <w:sz w:val="28"/>
          <w:szCs w:val="28"/>
        </w:rPr>
        <w:t>校区上课</w:t>
      </w:r>
      <w:r w:rsidRPr="00F03251">
        <w:rPr>
          <w:rFonts w:ascii="仿宋_GB2312" w:eastAsia="仿宋_GB2312"/>
          <w:b/>
          <w:sz w:val="28"/>
          <w:szCs w:val="28"/>
        </w:rPr>
        <w:t>，</w:t>
      </w:r>
      <w:r w:rsidRPr="00F03251">
        <w:rPr>
          <w:rFonts w:ascii="仿宋_GB2312" w:eastAsia="仿宋_GB2312" w:hint="eastAsia"/>
          <w:b/>
          <w:sz w:val="28"/>
          <w:szCs w:val="28"/>
          <w:u w:val="single"/>
        </w:rPr>
        <w:t>请在备注说明栏中注明上课时间、班级和对应</w:t>
      </w:r>
      <w:r w:rsidRPr="00F03251">
        <w:rPr>
          <w:rFonts w:ascii="仿宋_GB2312" w:eastAsia="仿宋_GB2312"/>
          <w:b/>
          <w:sz w:val="28"/>
          <w:szCs w:val="28"/>
          <w:u w:val="single"/>
        </w:rPr>
        <w:t>的</w:t>
      </w:r>
      <w:r w:rsidRPr="00F03251">
        <w:rPr>
          <w:rFonts w:ascii="仿宋_GB2312" w:eastAsia="仿宋_GB2312" w:hint="eastAsia"/>
          <w:b/>
          <w:sz w:val="28"/>
          <w:szCs w:val="28"/>
          <w:u w:val="single"/>
        </w:rPr>
        <w:t>实际上课详细地址（含门牌号）。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F03251">
        <w:rPr>
          <w:rFonts w:ascii="仿宋_GB2312" w:eastAsia="仿宋_GB2312"/>
          <w:sz w:val="28"/>
          <w:szCs w:val="28"/>
        </w:rPr>
        <w:t>4</w:t>
      </w:r>
      <w:r w:rsidRPr="00F03251">
        <w:rPr>
          <w:rFonts w:ascii="仿宋_GB2312" w:eastAsia="仿宋_GB2312" w:hint="eastAsia"/>
          <w:sz w:val="28"/>
          <w:szCs w:val="28"/>
        </w:rPr>
        <w:t>.需在备注说明栏中注明的内容：（</w:t>
      </w:r>
      <w:r w:rsidRPr="00F03251">
        <w:rPr>
          <w:rFonts w:ascii="仿宋_GB2312" w:eastAsia="仿宋_GB2312"/>
          <w:sz w:val="28"/>
          <w:szCs w:val="28"/>
        </w:rPr>
        <w:t>1</w:t>
      </w:r>
      <w:r w:rsidRPr="00F03251">
        <w:rPr>
          <w:rFonts w:ascii="仿宋_GB2312" w:eastAsia="仿宋_GB2312" w:hint="eastAsia"/>
          <w:sz w:val="28"/>
          <w:szCs w:val="28"/>
        </w:rPr>
        <w:t>）申报跨学科学科需注明任教教材的版本。（</w:t>
      </w:r>
      <w:r w:rsidRPr="00F03251">
        <w:rPr>
          <w:rFonts w:ascii="仿宋_GB2312" w:eastAsia="仿宋_GB2312"/>
          <w:sz w:val="28"/>
          <w:szCs w:val="28"/>
        </w:rPr>
        <w:t>2</w:t>
      </w:r>
      <w:r w:rsidRPr="00F03251">
        <w:rPr>
          <w:rFonts w:ascii="仿宋_GB2312" w:eastAsia="仿宋_GB2312" w:hint="eastAsia"/>
          <w:sz w:val="28"/>
          <w:szCs w:val="28"/>
        </w:rPr>
        <w:t>）如有秋游、运动会等特殊情况无法参加听课面试，请注明无法参加的具体时间。</w:t>
      </w:r>
    </w:p>
    <w:p w:rsidR="00281AA4" w:rsidRPr="002E3667" w:rsidRDefault="003D6979">
      <w:pPr>
        <w:spacing w:line="560" w:lineRule="exact"/>
        <w:ind w:firstLineChars="200" w:firstLine="562"/>
        <w:rPr>
          <w:rFonts w:ascii="仿宋_GB2312" w:eastAsia="仿宋_GB2312"/>
          <w:b/>
          <w:sz w:val="28"/>
          <w:szCs w:val="28"/>
          <w:u w:val="single"/>
        </w:rPr>
      </w:pPr>
      <w:r w:rsidRPr="00F03251">
        <w:rPr>
          <w:rFonts w:ascii="仿宋_GB2312" w:eastAsia="仿宋_GB2312" w:hint="eastAsia"/>
          <w:b/>
          <w:sz w:val="28"/>
          <w:szCs w:val="28"/>
          <w:u w:val="single"/>
        </w:rPr>
        <w:t>5.平台无下载、打印《任教课程表》的功能，须填写Word版，Word版须与平台保持一致，经学校盖章后由学校上传。如课程较多，空格填不下则可</w:t>
      </w:r>
      <w:r w:rsidRPr="00F03251">
        <w:rPr>
          <w:rFonts w:ascii="仿宋_GB2312" w:eastAsia="仿宋_GB2312" w:hint="eastAsia"/>
          <w:b/>
          <w:sz w:val="28"/>
          <w:szCs w:val="28"/>
          <w:u w:val="single"/>
        </w:rPr>
        <w:lastRenderedPageBreak/>
        <w:t>在备注栏中填写。</w:t>
      </w:r>
      <w:r w:rsidR="002E3667">
        <w:rPr>
          <w:rFonts w:ascii="仿宋_GB2312" w:eastAsia="仿宋_GB2312" w:hint="eastAsia"/>
          <w:b/>
          <w:sz w:val="28"/>
          <w:szCs w:val="28"/>
          <w:u w:val="single"/>
        </w:rPr>
        <w:t>近五年课程表盖章版在</w:t>
      </w:r>
      <w:r w:rsidR="002E3667" w:rsidRPr="002E3667">
        <w:rPr>
          <w:rFonts w:ascii="仿宋_GB2312" w:eastAsia="仿宋_GB2312" w:hint="eastAsia"/>
          <w:b/>
          <w:sz w:val="28"/>
          <w:szCs w:val="28"/>
          <w:u w:val="single"/>
        </w:rPr>
        <w:t>“单位意见</w:t>
      </w:r>
      <w:bookmarkStart w:id="0" w:name="_GoBack"/>
      <w:bookmarkEnd w:id="0"/>
      <w:r w:rsidR="00063499">
        <w:rPr>
          <w:rFonts w:ascii="仿宋_GB2312" w:eastAsia="仿宋_GB2312" w:hint="eastAsia"/>
          <w:b/>
          <w:sz w:val="28"/>
          <w:szCs w:val="28"/>
          <w:u w:val="single"/>
        </w:rPr>
        <w:t>附件</w:t>
      </w:r>
      <w:r w:rsidR="002E3667" w:rsidRPr="002E3667">
        <w:rPr>
          <w:rFonts w:ascii="仿宋_GB2312" w:eastAsia="仿宋_GB2312" w:hint="eastAsia"/>
          <w:b/>
          <w:sz w:val="28"/>
          <w:szCs w:val="28"/>
          <w:u w:val="single"/>
        </w:rPr>
        <w:t>”栏</w:t>
      </w:r>
      <w:r w:rsidR="002E3667">
        <w:rPr>
          <w:rFonts w:ascii="仿宋_GB2312" w:eastAsia="仿宋_GB2312" w:hint="eastAsia"/>
          <w:b/>
          <w:sz w:val="28"/>
          <w:szCs w:val="28"/>
          <w:u w:val="single"/>
        </w:rPr>
        <w:t>的</w:t>
      </w:r>
      <w:r w:rsidR="002E3667" w:rsidRPr="002E3667">
        <w:rPr>
          <w:rFonts w:ascii="仿宋_GB2312" w:eastAsia="仿宋_GB2312" w:hint="eastAsia"/>
          <w:b/>
          <w:sz w:val="28"/>
          <w:szCs w:val="28"/>
          <w:u w:val="single"/>
        </w:rPr>
        <w:t>“任教课程表盖章版”</w:t>
      </w:r>
      <w:r w:rsidR="002E3667">
        <w:rPr>
          <w:rFonts w:ascii="仿宋_GB2312" w:eastAsia="仿宋_GB2312" w:hint="eastAsia"/>
          <w:b/>
          <w:sz w:val="28"/>
          <w:szCs w:val="28"/>
          <w:u w:val="single"/>
        </w:rPr>
        <w:t>处</w:t>
      </w:r>
      <w:r w:rsidR="002E3667" w:rsidRPr="002E3667">
        <w:rPr>
          <w:rFonts w:ascii="仿宋_GB2312" w:eastAsia="仿宋_GB2312" w:hint="eastAsia"/>
          <w:b/>
          <w:sz w:val="28"/>
          <w:szCs w:val="28"/>
          <w:u w:val="single"/>
        </w:rPr>
        <w:t>上传</w:t>
      </w:r>
      <w:r w:rsidR="002E3667" w:rsidRPr="002E3667">
        <w:rPr>
          <w:rFonts w:ascii="仿宋_GB2312" w:eastAsia="仿宋_GB2312" w:hint="eastAsia"/>
          <w:b/>
          <w:sz w:val="28"/>
          <w:szCs w:val="28"/>
          <w:u w:val="single"/>
        </w:rPr>
        <w:t>。</w:t>
      </w:r>
    </w:p>
    <w:p w:rsidR="00281AA4" w:rsidRPr="00F03251" w:rsidRDefault="009B5513">
      <w:pPr>
        <w:spacing w:line="560" w:lineRule="exact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  <w:r w:rsidRPr="00F03251">
        <w:rPr>
          <w:rFonts w:ascii="仿宋_GB2312" w:eastAsia="仿宋_GB2312" w:hAnsi="宋体" w:hint="eastAsia"/>
          <w:b/>
          <w:bCs/>
          <w:sz w:val="28"/>
          <w:szCs w:val="28"/>
        </w:rPr>
        <w:t>（十三</w:t>
      </w:r>
      <w:r w:rsidR="003D6979" w:rsidRPr="00F03251">
        <w:rPr>
          <w:rFonts w:ascii="仿宋_GB2312" w:eastAsia="仿宋_GB2312" w:hAnsi="宋体" w:hint="eastAsia"/>
          <w:b/>
          <w:bCs/>
          <w:sz w:val="28"/>
          <w:szCs w:val="28"/>
        </w:rPr>
        <w:t>）特殊情况申报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凡“转评”、“破格推荐”、“连续申报”、“跨校申报”、“支教”、“乡村教师支持计划”、“高中教师”等申报教师，应</w:t>
      </w:r>
      <w:r w:rsidRPr="00F03251">
        <w:rPr>
          <w:rFonts w:ascii="仿宋_GB2312" w:eastAsia="仿宋_GB2312" w:hAnsi="宋体"/>
          <w:sz w:val="28"/>
          <w:szCs w:val="28"/>
        </w:rPr>
        <w:t>在</w:t>
      </w:r>
      <w:r w:rsidRPr="00F03251">
        <w:rPr>
          <w:rFonts w:ascii="仿宋_GB2312" w:eastAsia="仿宋_GB2312" w:hAnsi="宋体" w:hint="eastAsia"/>
          <w:sz w:val="28"/>
          <w:szCs w:val="28"/>
        </w:rPr>
        <w:t>“特殊情况申报”</w:t>
      </w:r>
      <w:r w:rsidRPr="00F03251">
        <w:rPr>
          <w:rFonts w:ascii="仿宋_GB2312" w:eastAsia="仿宋_GB2312" w:hAnsi="宋体"/>
          <w:sz w:val="28"/>
          <w:szCs w:val="28"/>
        </w:rPr>
        <w:t>相应的</w:t>
      </w:r>
      <w:r w:rsidRPr="00F03251">
        <w:rPr>
          <w:rFonts w:ascii="仿宋_GB2312" w:eastAsia="仿宋_GB2312" w:hAnsi="宋体" w:hint="eastAsia"/>
          <w:sz w:val="28"/>
          <w:szCs w:val="28"/>
        </w:rPr>
        <w:t>栏目中</w:t>
      </w:r>
      <w:r w:rsidRPr="00F03251">
        <w:rPr>
          <w:rFonts w:ascii="仿宋_GB2312" w:eastAsia="仿宋_GB2312" w:hAnsi="宋体"/>
          <w:sz w:val="28"/>
          <w:szCs w:val="28"/>
        </w:rPr>
        <w:t>勾选</w:t>
      </w:r>
      <w:r w:rsidRPr="00F03251">
        <w:rPr>
          <w:rFonts w:ascii="仿宋_GB2312" w:eastAsia="仿宋_GB2312" w:hAnsi="宋体" w:hint="eastAsia"/>
          <w:sz w:val="28"/>
          <w:szCs w:val="28"/>
        </w:rPr>
        <w:t>所属特殊</w:t>
      </w:r>
      <w:r w:rsidRPr="00F03251">
        <w:rPr>
          <w:rFonts w:ascii="仿宋_GB2312" w:eastAsia="仿宋_GB2312" w:hAnsi="宋体"/>
          <w:sz w:val="28"/>
          <w:szCs w:val="28"/>
        </w:rPr>
        <w:t>情况</w:t>
      </w:r>
      <w:r w:rsidRPr="00F03251">
        <w:rPr>
          <w:rFonts w:ascii="仿宋_GB2312" w:eastAsia="仿宋_GB2312" w:hAnsi="宋体" w:hint="eastAsia"/>
          <w:sz w:val="28"/>
          <w:szCs w:val="28"/>
        </w:rPr>
        <w:t>，</w:t>
      </w:r>
      <w:r w:rsidRPr="00F03251">
        <w:rPr>
          <w:rFonts w:ascii="仿宋_GB2312" w:eastAsia="仿宋_GB2312" w:hAnsi="宋体"/>
          <w:sz w:val="28"/>
          <w:szCs w:val="28"/>
        </w:rPr>
        <w:t>并填写相应表格</w:t>
      </w:r>
      <w:r w:rsidRPr="00F03251">
        <w:rPr>
          <w:rFonts w:ascii="仿宋_GB2312" w:eastAsia="仿宋_GB2312" w:hAnsi="宋体" w:hint="eastAsia"/>
          <w:sz w:val="28"/>
          <w:szCs w:val="28"/>
        </w:rPr>
        <w:t>，</w:t>
      </w:r>
      <w:r w:rsidRPr="00F03251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经学校、区等相关部门填写、盖章后由申报教师在“附件资料”中相关栏目处上传</w:t>
      </w:r>
      <w:r w:rsidRPr="00F03251">
        <w:rPr>
          <w:rFonts w:ascii="仿宋_GB2312" w:eastAsia="仿宋_GB2312" w:hAnsi="宋体" w:hint="eastAsia"/>
          <w:sz w:val="28"/>
          <w:szCs w:val="28"/>
        </w:rPr>
        <w:t>：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1.“转评教师学校鉴定意见表”须转评教师所在单位填写意见，并签字、加盖公章。同时附上转评前原高级职务申报表复印件（学校加盖公章）。</w:t>
      </w:r>
    </w:p>
    <w:p w:rsidR="00281AA4" w:rsidRPr="00F03251" w:rsidRDefault="003D6979">
      <w:pPr>
        <w:tabs>
          <w:tab w:val="left" w:pos="516"/>
        </w:tabs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2.“破格推荐表”中“资历破格”，</w:t>
      </w:r>
      <w:r w:rsidRPr="00F03251">
        <w:rPr>
          <w:rFonts w:ascii="仿宋_GB2312" w:eastAsia="仿宋_GB2312" w:hAnsi="宋体" w:hint="eastAsia"/>
          <w:b/>
          <w:sz w:val="28"/>
          <w:szCs w:val="28"/>
          <w:u w:val="single"/>
        </w:rPr>
        <w:t>破格年限一般不超过一年。</w:t>
      </w:r>
      <w:r w:rsidRPr="00F03251">
        <w:rPr>
          <w:rFonts w:ascii="仿宋_GB2312" w:eastAsia="仿宋_GB2312" w:hAnsi="宋体" w:hint="eastAsia"/>
          <w:sz w:val="28"/>
          <w:szCs w:val="28"/>
          <w:u w:val="single"/>
        </w:rPr>
        <w:t>“破格推荐表”须学校和区教育局填写意见，并加盖公章；还须附上符合破格条件的相关证明的原件材料。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3.“突出业绩和重大贡献补充说明表”由连续申报高级职务的教师填写，学校和区教育局都须填写意见，并加盖公章；并附上相关突出业绩和重大贡献证明的原件材料。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4.“跨校申报情况表”基本情况由申报教师填写，其余须跨校申报教师现任教学校、接受跨校申报单位和区教育局填写并盖章。</w:t>
      </w:r>
    </w:p>
    <w:p w:rsidR="00281AA4" w:rsidRPr="00705602" w:rsidRDefault="003D6979" w:rsidP="00BF6139">
      <w:pPr>
        <w:ind w:firstLineChars="200" w:firstLine="560"/>
        <w:rPr>
          <w:rFonts w:ascii="仿宋_GB2312" w:eastAsia="仿宋_GB2312" w:hAnsi="宋体"/>
          <w:b/>
          <w:bCs/>
          <w:sz w:val="28"/>
          <w:szCs w:val="28"/>
          <w:u w:val="single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5</w:t>
      </w:r>
      <w:r w:rsidRPr="00F03251">
        <w:rPr>
          <w:rFonts w:ascii="仿宋_GB2312" w:eastAsia="仿宋_GB2312" w:hAnsi="宋体"/>
          <w:sz w:val="28"/>
          <w:szCs w:val="28"/>
        </w:rPr>
        <w:t>.</w:t>
      </w:r>
      <w:r w:rsidRPr="00F03251">
        <w:rPr>
          <w:rFonts w:ascii="仿宋_GB2312" w:eastAsia="仿宋_GB2312" w:hAnsi="宋体" w:hint="eastAsia"/>
          <w:sz w:val="28"/>
          <w:szCs w:val="28"/>
        </w:rPr>
        <w:t>符合支教教师政策（详见沪教委规〔2018〕4号文件</w:t>
      </w:r>
      <w:r w:rsidR="00BF6139">
        <w:rPr>
          <w:rFonts w:ascii="仿宋_GB2312" w:eastAsia="仿宋_GB2312" w:hAnsi="宋体" w:hint="eastAsia"/>
          <w:sz w:val="28"/>
          <w:szCs w:val="28"/>
        </w:rPr>
        <w:t>和《关于支教教师评聘中小学教师正高级和高级职称的有关规定（试行）》</w:t>
      </w:r>
      <w:r w:rsidRPr="00F03251">
        <w:rPr>
          <w:rFonts w:ascii="仿宋_GB2312" w:eastAsia="仿宋_GB2312" w:hAnsi="宋体" w:hint="eastAsia"/>
          <w:sz w:val="28"/>
          <w:szCs w:val="28"/>
        </w:rPr>
        <w:t>）的申报教师须在平台勾选“援藏援疆援青”或“其他支教”，</w:t>
      </w:r>
      <w:r w:rsidRPr="00F03251">
        <w:rPr>
          <w:rFonts w:hint="eastAsia"/>
        </w:rPr>
        <w:t xml:space="preserve"> </w:t>
      </w:r>
      <w:r w:rsidRPr="00F03251">
        <w:rPr>
          <w:rFonts w:ascii="仿宋_GB2312" w:eastAsia="仿宋_GB2312" w:hAnsi="宋体" w:hint="eastAsia"/>
          <w:sz w:val="28"/>
          <w:szCs w:val="28"/>
        </w:rPr>
        <w:t>填写并上传《支教经历表》</w:t>
      </w:r>
      <w:r w:rsidRPr="00F03251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（不足一年的无需勾选和填写）</w:t>
      </w:r>
      <w:r w:rsidRPr="00F03251">
        <w:rPr>
          <w:rFonts w:ascii="仿宋_GB2312" w:eastAsia="仿宋_GB2312" w:hAnsi="宋体" w:hint="eastAsia"/>
          <w:sz w:val="28"/>
          <w:szCs w:val="28"/>
        </w:rPr>
        <w:t>，申报人所在单位和区教育局职能部门填写意见；</w:t>
      </w:r>
      <w:r w:rsidRPr="00F03251">
        <w:rPr>
          <w:rFonts w:ascii="仿宋_GB2312" w:eastAsia="仿宋_GB2312" w:hAnsi="宋体" w:hint="eastAsia"/>
          <w:b/>
          <w:sz w:val="28"/>
          <w:szCs w:val="28"/>
          <w:u w:val="single"/>
        </w:rPr>
        <w:t>同时附上</w:t>
      </w:r>
      <w:r w:rsidRPr="00F03251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经历满一年并考核合格的相关证明。支教经历年限</w:t>
      </w:r>
      <w:r w:rsidR="00705602">
        <w:rPr>
          <w:rFonts w:ascii="仿宋_GB2312" w:eastAsia="仿宋_GB2312" w:hint="eastAsia"/>
          <w:b/>
          <w:sz w:val="28"/>
          <w:szCs w:val="28"/>
          <w:u w:val="single"/>
        </w:rPr>
        <w:t>计算</w:t>
      </w:r>
      <w:r w:rsidRPr="00705602">
        <w:rPr>
          <w:rFonts w:ascii="仿宋_GB2312" w:eastAsia="仿宋_GB2312" w:hAnsi="宋体"/>
          <w:b/>
          <w:bCs/>
          <w:sz w:val="28"/>
          <w:szCs w:val="28"/>
          <w:u w:val="single"/>
        </w:rPr>
        <w:t>截止</w:t>
      </w:r>
      <w:r w:rsidRPr="00705602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至</w:t>
      </w:r>
      <w:r w:rsidR="006220BE" w:rsidRPr="00705602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申报截止日</w:t>
      </w:r>
      <w:r w:rsidR="00705602" w:rsidRPr="00705602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.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6. 符合乡村教师支持计划的申报教师须在平台填写相关信息和“乡村学</w:t>
      </w:r>
      <w:r w:rsidRPr="00F03251">
        <w:rPr>
          <w:rFonts w:ascii="仿宋_GB2312" w:eastAsia="仿宋_GB2312" w:hAnsi="宋体" w:hint="eastAsia"/>
          <w:sz w:val="28"/>
          <w:szCs w:val="28"/>
        </w:rPr>
        <w:lastRenderedPageBreak/>
        <w:t>校工作经历表”，除上传“乡村学校工作经历表”外，还须上</w:t>
      </w:r>
      <w:r w:rsidRPr="003C5F2D">
        <w:rPr>
          <w:rFonts w:ascii="仿宋_GB2312" w:eastAsia="仿宋_GB2312" w:hAnsi="宋体" w:hint="eastAsia"/>
          <w:sz w:val="28"/>
          <w:szCs w:val="28"/>
        </w:rPr>
        <w:t>传</w:t>
      </w:r>
      <w:r w:rsidRPr="003C5F2D">
        <w:rPr>
          <w:rFonts w:ascii="仿宋_GB2312" w:eastAsia="仿宋_GB2312" w:hint="eastAsia"/>
          <w:b/>
          <w:bCs/>
          <w:sz w:val="28"/>
          <w:szCs w:val="28"/>
          <w:u w:val="single"/>
        </w:rPr>
        <w:t>沪教委人沪教委人〔202</w:t>
      </w:r>
      <w:r w:rsidR="003C5F2D" w:rsidRPr="003C5F2D">
        <w:rPr>
          <w:rFonts w:ascii="仿宋_GB2312" w:eastAsia="仿宋_GB2312"/>
          <w:b/>
          <w:bCs/>
          <w:sz w:val="28"/>
          <w:szCs w:val="28"/>
          <w:u w:val="single"/>
        </w:rPr>
        <w:t>3</w:t>
      </w:r>
      <w:r w:rsidRPr="003C5F2D">
        <w:rPr>
          <w:rFonts w:ascii="仿宋_GB2312" w:eastAsia="仿宋_GB2312" w:hint="eastAsia"/>
          <w:b/>
          <w:bCs/>
          <w:sz w:val="28"/>
          <w:szCs w:val="28"/>
          <w:u w:val="single"/>
        </w:rPr>
        <w:t>〕</w:t>
      </w:r>
      <w:r w:rsidR="003C5F2D" w:rsidRPr="003C5F2D">
        <w:rPr>
          <w:rFonts w:ascii="仿宋_GB2312" w:eastAsia="仿宋_GB2312"/>
          <w:b/>
          <w:bCs/>
          <w:sz w:val="28"/>
          <w:szCs w:val="28"/>
          <w:u w:val="single"/>
        </w:rPr>
        <w:t>51</w:t>
      </w:r>
      <w:r w:rsidRPr="003C5F2D">
        <w:rPr>
          <w:rFonts w:ascii="仿宋_GB2312" w:eastAsia="仿宋_GB2312" w:hint="eastAsia"/>
          <w:b/>
          <w:bCs/>
          <w:sz w:val="28"/>
          <w:szCs w:val="28"/>
          <w:u w:val="single"/>
        </w:rPr>
        <w:t>号文件，且在文件中标注出所属的乡村学校。</w:t>
      </w:r>
    </w:p>
    <w:p w:rsidR="00281AA4" w:rsidRPr="005D1F17" w:rsidRDefault="003D6979">
      <w:pPr>
        <w:ind w:firstLineChars="200" w:firstLine="560"/>
        <w:rPr>
          <w:rFonts w:ascii="仿宋_GB2312" w:eastAsia="仿宋_GB2312"/>
          <w:b/>
          <w:bCs/>
          <w:color w:val="FF0000"/>
          <w:sz w:val="28"/>
          <w:szCs w:val="28"/>
          <w:u w:val="single"/>
        </w:rPr>
      </w:pPr>
      <w:r w:rsidRPr="00F03251">
        <w:rPr>
          <w:rFonts w:ascii="仿宋_GB2312" w:eastAsia="仿宋_GB2312" w:hint="eastAsia"/>
          <w:bCs/>
          <w:sz w:val="28"/>
          <w:szCs w:val="28"/>
        </w:rPr>
        <w:t xml:space="preserve">7. </w:t>
      </w:r>
      <w:r w:rsidRPr="00F03251">
        <w:rPr>
          <w:rFonts w:ascii="仿宋_GB2312" w:eastAsia="仿宋_GB2312" w:hint="eastAsia"/>
          <w:b/>
          <w:sz w:val="28"/>
          <w:szCs w:val="28"/>
          <w:u w:val="single"/>
        </w:rPr>
        <w:t>高中</w:t>
      </w:r>
      <w:r w:rsidRPr="00F03251">
        <w:rPr>
          <w:rFonts w:ascii="仿宋_GB2312" w:eastAsia="仿宋_GB2312" w:hAnsi="宋体" w:hint="eastAsia"/>
          <w:b/>
          <w:sz w:val="28"/>
          <w:szCs w:val="28"/>
          <w:u w:val="single"/>
        </w:rPr>
        <w:t>教师</w:t>
      </w:r>
      <w:r w:rsidRPr="00F03251">
        <w:rPr>
          <w:rFonts w:ascii="仿宋_GB2312" w:eastAsia="仿宋_GB2312" w:hAnsi="宋体" w:hint="eastAsia"/>
          <w:sz w:val="28"/>
          <w:szCs w:val="28"/>
        </w:rPr>
        <w:t>须填写“初级中学或乡村学校教学经历情况表”。申报人所在学校和初中或乡村学校须加盖公章。</w:t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 w:rsidRPr="00F03251">
        <w:rPr>
          <w:rFonts w:ascii="仿宋_GB2312" w:eastAsia="仿宋_GB2312" w:hAnsi="宋体" w:hint="eastAsia"/>
          <w:b/>
          <w:sz w:val="28"/>
          <w:szCs w:val="28"/>
        </w:rPr>
        <w:t>二、申报纸质材料递交清单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1.《上海市中小学</w:t>
      </w:r>
      <w:r w:rsidR="00452C38">
        <w:rPr>
          <w:rFonts w:ascii="仿宋_GB2312" w:eastAsia="仿宋_GB2312" w:hAnsi="宋体" w:hint="eastAsia"/>
          <w:sz w:val="28"/>
          <w:szCs w:val="28"/>
        </w:rPr>
        <w:t>教师高级职称评审</w:t>
      </w:r>
      <w:r w:rsidRPr="00F03251">
        <w:rPr>
          <w:rFonts w:ascii="仿宋_GB2312" w:eastAsia="仿宋_GB2312" w:hAnsi="宋体" w:hint="eastAsia"/>
          <w:sz w:val="28"/>
          <w:szCs w:val="28"/>
        </w:rPr>
        <w:t>申报表》（一式三份）</w:t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 w:hAnsi="宋体"/>
          <w:b/>
          <w:sz w:val="28"/>
          <w:szCs w:val="28"/>
          <w:u w:val="single"/>
        </w:rPr>
      </w:pPr>
      <w:r w:rsidRPr="00F03251">
        <w:rPr>
          <w:rFonts w:ascii="仿宋_GB2312" w:eastAsia="仿宋_GB2312" w:hAnsi="宋体" w:hint="eastAsia"/>
          <w:b/>
          <w:sz w:val="28"/>
          <w:szCs w:val="28"/>
          <w:u w:val="single"/>
        </w:rPr>
        <w:t>请务必在每份申报表封面顶部标记好“区”和“申报学科”。</w:t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/>
          <w:b/>
          <w:sz w:val="28"/>
          <w:szCs w:val="28"/>
          <w:u w:val="single"/>
        </w:rPr>
      </w:pPr>
      <w:r w:rsidRPr="00F03251">
        <w:rPr>
          <w:rFonts w:ascii="仿宋_GB2312" w:eastAsia="仿宋_GB2312" w:hAnsi="宋体" w:hint="eastAsia"/>
          <w:b/>
          <w:sz w:val="28"/>
          <w:szCs w:val="28"/>
          <w:u w:val="single"/>
        </w:rPr>
        <w:t>申报教师材料经</w:t>
      </w:r>
      <w:r w:rsidRPr="00F03251">
        <w:rPr>
          <w:rFonts w:ascii="仿宋_GB2312" w:eastAsia="仿宋_GB2312" w:hAnsi="宋体"/>
          <w:b/>
          <w:sz w:val="28"/>
          <w:szCs w:val="28"/>
          <w:u w:val="single"/>
        </w:rPr>
        <w:t>校级</w:t>
      </w:r>
      <w:r w:rsidRPr="00F03251">
        <w:rPr>
          <w:rFonts w:ascii="仿宋_GB2312" w:eastAsia="仿宋_GB2312" w:hAnsi="宋体" w:hint="eastAsia"/>
          <w:b/>
          <w:sz w:val="28"/>
          <w:szCs w:val="28"/>
          <w:u w:val="single"/>
        </w:rPr>
        <w:t>管理员填写好《补充资料填写》并上报至受理点后，由学校管理员在</w:t>
      </w:r>
      <w:r w:rsidRPr="00F03251">
        <w:rPr>
          <w:rFonts w:ascii="仿宋_GB2312" w:eastAsia="仿宋_GB2312" w:hAnsi="宋体"/>
          <w:b/>
          <w:sz w:val="28"/>
          <w:szCs w:val="28"/>
          <w:u w:val="single"/>
        </w:rPr>
        <w:t>平台上</w:t>
      </w:r>
      <w:r w:rsidRPr="00F03251">
        <w:rPr>
          <w:rFonts w:ascii="仿宋_GB2312" w:eastAsia="仿宋_GB2312" w:hAnsi="宋体" w:hint="eastAsia"/>
          <w:b/>
          <w:sz w:val="28"/>
          <w:szCs w:val="28"/>
          <w:u w:val="single"/>
        </w:rPr>
        <w:t>点击“申报表下载”，下载并打印《申报表》</w:t>
      </w:r>
      <w:r w:rsidRPr="00F03251">
        <w:rPr>
          <w:rFonts w:ascii="仿宋_GB2312" w:eastAsia="仿宋_GB2312" w:hint="eastAsia"/>
          <w:b/>
          <w:sz w:val="28"/>
          <w:szCs w:val="28"/>
          <w:u w:val="single"/>
        </w:rPr>
        <w:t>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2.</w:t>
      </w:r>
      <w:r w:rsidRPr="00F03251">
        <w:rPr>
          <w:rFonts w:ascii="仿宋_GB2312" w:eastAsia="仿宋_GB2312" w:hAnsi="宋体"/>
          <w:sz w:val="28"/>
          <w:szCs w:val="28"/>
        </w:rPr>
        <w:t xml:space="preserve"> </w:t>
      </w:r>
      <w:r w:rsidRPr="00F03251">
        <w:rPr>
          <w:rFonts w:ascii="仿宋_GB2312" w:eastAsia="仿宋_GB2312" w:hint="eastAsia"/>
          <w:sz w:val="28"/>
          <w:szCs w:val="28"/>
        </w:rPr>
        <w:t>任教课程表</w:t>
      </w:r>
      <w:r w:rsidRPr="00F03251">
        <w:rPr>
          <w:rFonts w:ascii="仿宋_GB2312" w:eastAsia="仿宋_GB2312" w:hAnsi="宋体" w:hint="eastAsia"/>
          <w:sz w:val="28"/>
          <w:szCs w:val="28"/>
        </w:rPr>
        <w:t>（原件，一式一份）</w:t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 w:rsidRPr="00F03251">
        <w:rPr>
          <w:rFonts w:ascii="仿宋_GB2312" w:eastAsia="仿宋_GB2312" w:hAnsi="宋体" w:hint="eastAsia"/>
          <w:b/>
          <w:sz w:val="28"/>
          <w:szCs w:val="28"/>
        </w:rPr>
        <w:t>三、材料装订要求</w:t>
      </w:r>
    </w:p>
    <w:p w:rsidR="00281AA4" w:rsidRPr="00F03251" w:rsidRDefault="003D6979">
      <w:pPr>
        <w:spacing w:line="560" w:lineRule="exact"/>
        <w:ind w:firstLineChars="200" w:firstLine="560"/>
        <w:rPr>
          <w:rFonts w:ascii="仿宋_GB2312" w:eastAsia="仿宋_GB2312" w:hAnsi="宋体"/>
          <w:b/>
          <w:bCs/>
          <w:sz w:val="28"/>
          <w:szCs w:val="28"/>
          <w:u w:val="single"/>
        </w:rPr>
      </w:pPr>
      <w:r w:rsidRPr="00F03251">
        <w:rPr>
          <w:rFonts w:ascii="仿宋_GB2312" w:eastAsia="仿宋_GB2312" w:hAnsi="宋体" w:hint="eastAsia"/>
          <w:sz w:val="28"/>
          <w:szCs w:val="28"/>
        </w:rPr>
        <w:t>1.申报人员</w:t>
      </w:r>
      <w:r w:rsidR="008A5481" w:rsidRPr="00F03251">
        <w:rPr>
          <w:rFonts w:ascii="仿宋_GB2312" w:eastAsia="仿宋_GB2312" w:hAnsi="宋体" w:hint="eastAsia"/>
          <w:sz w:val="28"/>
          <w:szCs w:val="28"/>
        </w:rPr>
        <w:t>材料</w:t>
      </w:r>
      <w:r w:rsidRPr="00F03251">
        <w:rPr>
          <w:rFonts w:ascii="仿宋_GB2312" w:eastAsia="仿宋_GB2312" w:hAnsi="宋体" w:hint="eastAsia"/>
          <w:sz w:val="28"/>
          <w:szCs w:val="28"/>
        </w:rPr>
        <w:t>每人一袋。</w:t>
      </w:r>
      <w:r w:rsidRPr="00F03251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材料袋底部按“区、学科、姓名、学校”顺序</w:t>
      </w:r>
      <w:r w:rsidRPr="00F03251">
        <w:rPr>
          <w:rFonts w:ascii="仿宋_GB2312" w:eastAsia="仿宋_GB2312" w:hAnsi="宋体"/>
          <w:b/>
          <w:bCs/>
          <w:sz w:val="28"/>
          <w:szCs w:val="28"/>
          <w:u w:val="single"/>
        </w:rPr>
        <w:t>贴上</w:t>
      </w:r>
      <w:r w:rsidRPr="00F03251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标签</w:t>
      </w:r>
      <w:r w:rsidRPr="00F03251">
        <w:rPr>
          <w:rFonts w:ascii="仿宋_GB2312" w:eastAsia="仿宋_GB2312" w:hAnsi="宋体"/>
          <w:b/>
          <w:bCs/>
          <w:sz w:val="28"/>
          <w:szCs w:val="28"/>
          <w:u w:val="single"/>
        </w:rPr>
        <w:t>。</w:t>
      </w:r>
    </w:p>
    <w:p w:rsidR="00281AA4" w:rsidRPr="00F03251" w:rsidRDefault="003D6979">
      <w:pPr>
        <w:spacing w:line="560" w:lineRule="exact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F03251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2.任教课程表</w:t>
      </w:r>
      <w:r w:rsidR="00E56DC2">
        <w:rPr>
          <w:rFonts w:ascii="仿宋_GB2312" w:eastAsia="仿宋_GB2312" w:hAnsi="宋体" w:hint="eastAsia"/>
          <w:sz w:val="28"/>
          <w:szCs w:val="28"/>
        </w:rPr>
        <w:t>由区</w:t>
      </w:r>
      <w:r w:rsidRPr="00F03251">
        <w:rPr>
          <w:rFonts w:ascii="仿宋_GB2312" w:eastAsia="仿宋_GB2312" w:hAnsi="宋体" w:hint="eastAsia"/>
          <w:sz w:val="28"/>
          <w:szCs w:val="28"/>
        </w:rPr>
        <w:t>按学科分类统一提交。</w:t>
      </w:r>
    </w:p>
    <w:p w:rsidR="009B5513" w:rsidRDefault="009B5513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281AA4" w:rsidRDefault="00281AA4" w:rsidP="00F71E34">
      <w:pPr>
        <w:widowControl/>
        <w:tabs>
          <w:tab w:val="left" w:pos="5488"/>
        </w:tabs>
        <w:kinsoku w:val="0"/>
        <w:autoSpaceDE w:val="0"/>
        <w:autoSpaceDN w:val="0"/>
        <w:adjustRightInd w:val="0"/>
        <w:snapToGrid w:val="0"/>
        <w:spacing w:before="300" w:line="409" w:lineRule="auto"/>
        <w:ind w:left="34" w:firstLine="510"/>
        <w:textAlignment w:val="baseline"/>
        <w:rPr>
          <w:rFonts w:ascii="仿宋" w:eastAsia="仿宋" w:hAnsi="仿宋" w:cs="仿宋"/>
          <w:snapToGrid w:val="0"/>
          <w:color w:val="000000"/>
          <w:spacing w:val="1"/>
          <w:kern w:val="0"/>
          <w:sz w:val="28"/>
          <w:szCs w:val="28"/>
        </w:rPr>
      </w:pPr>
    </w:p>
    <w:p w:rsidR="00281AA4" w:rsidRDefault="00281AA4">
      <w:pPr>
        <w:widowControl/>
        <w:kinsoku w:val="0"/>
        <w:autoSpaceDE w:val="0"/>
        <w:autoSpaceDN w:val="0"/>
        <w:adjustRightInd w:val="0"/>
        <w:snapToGrid w:val="0"/>
        <w:spacing w:before="300" w:line="409" w:lineRule="auto"/>
        <w:textAlignment w:val="baseline"/>
        <w:rPr>
          <w:rFonts w:ascii="仿宋" w:eastAsia="仿宋" w:hAnsi="仿宋" w:cs="仿宋"/>
          <w:snapToGrid w:val="0"/>
          <w:color w:val="000000"/>
          <w:spacing w:val="1"/>
          <w:kern w:val="0"/>
          <w:sz w:val="28"/>
          <w:szCs w:val="28"/>
        </w:rPr>
      </w:pPr>
    </w:p>
    <w:sectPr w:rsidR="00281AA4">
      <w:footerReference w:type="default" r:id="rId8"/>
      <w:pgSz w:w="11906" w:h="16838"/>
      <w:pgMar w:top="1304" w:right="1134" w:bottom="1247" w:left="1474" w:header="851" w:footer="992" w:gutter="0"/>
      <w:cols w:space="0"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251" w:rsidRDefault="000F1251">
      <w:r>
        <w:separator/>
      </w:r>
    </w:p>
  </w:endnote>
  <w:endnote w:type="continuationSeparator" w:id="0">
    <w:p w:rsidR="000F1251" w:rsidRDefault="000F1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herit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altName w:val="Malgun Gothic Semilight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1" w:subsetted="1" w:fontKey="{2D584F83-F699-4319-A48D-8BF981289419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6C708C90-17A6-45AF-9CBE-55871C804F5C}"/>
    <w:embedBold r:id="rId3" w:subsetted="1" w:fontKey="{9EA621D9-9259-43A1-872D-A6A3737D3FC9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AA4" w:rsidRDefault="009B5513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39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81AA4" w:rsidRDefault="003D6979">
                          <w:pPr>
                            <w:pStyle w:val="ab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063499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9.05pt;height:10.35pt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" filled="f" stroked="f">
              <v:path arrowok="t"/>
              <v:textbox style="mso-fit-shape-to-text:t" inset="0,0,0,0">
                <w:txbxContent>
                  <w:p w:rsidR="00281AA4" w:rsidRDefault="003D6979">
                    <w:pPr>
                      <w:pStyle w:val="ab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063499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251" w:rsidRDefault="000F1251">
      <w:r>
        <w:separator/>
      </w:r>
    </w:p>
  </w:footnote>
  <w:footnote w:type="continuationSeparator" w:id="0">
    <w:p w:rsidR="000F1251" w:rsidRDefault="000F1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7E2E6D"/>
    <w:multiLevelType w:val="multilevel"/>
    <w:tmpl w:val="8E7E2E6D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FCAA922A"/>
    <w:multiLevelType w:val="singleLevel"/>
    <w:tmpl w:val="FCAA922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CF6FE96"/>
    <w:multiLevelType w:val="singleLevel"/>
    <w:tmpl w:val="0CF6FE9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2478C4CE"/>
    <w:multiLevelType w:val="singleLevel"/>
    <w:tmpl w:val="2478C4CE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4" w15:restartNumberingAfterBreak="0">
    <w:nsid w:val="490C57C2"/>
    <w:multiLevelType w:val="multilevel"/>
    <w:tmpl w:val="490C57C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ascii="Times New Roman" w:eastAsia="宋体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5F2AC19F"/>
    <w:multiLevelType w:val="singleLevel"/>
    <w:tmpl w:val="5F2AC1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6EF3E82C"/>
    <w:multiLevelType w:val="singleLevel"/>
    <w:tmpl w:val="6EF3E82C"/>
    <w:lvl w:ilvl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attachedTemplate r:id="rId1"/>
  <w:defaultTabStop w:val="420"/>
  <w:drawingGridVerticalSpacing w:val="16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A5NzMwNDQ0MDY5ODE5YzBjMTg0MDFjMGQwZjAwMTIifQ=="/>
  </w:docVars>
  <w:rsids>
    <w:rsidRoot w:val="00DB260A"/>
    <w:rsid w:val="000010BB"/>
    <w:rsid w:val="000035EF"/>
    <w:rsid w:val="00003E49"/>
    <w:rsid w:val="000049C6"/>
    <w:rsid w:val="000052BC"/>
    <w:rsid w:val="00005F7D"/>
    <w:rsid w:val="00006FB7"/>
    <w:rsid w:val="0001016C"/>
    <w:rsid w:val="0001451C"/>
    <w:rsid w:val="0001617E"/>
    <w:rsid w:val="000164F6"/>
    <w:rsid w:val="0001666A"/>
    <w:rsid w:val="00017E2C"/>
    <w:rsid w:val="00017F21"/>
    <w:rsid w:val="00020F24"/>
    <w:rsid w:val="00021AC6"/>
    <w:rsid w:val="000226DE"/>
    <w:rsid w:val="00023D94"/>
    <w:rsid w:val="00025C85"/>
    <w:rsid w:val="00026956"/>
    <w:rsid w:val="00031133"/>
    <w:rsid w:val="0003161D"/>
    <w:rsid w:val="000321A3"/>
    <w:rsid w:val="000343BC"/>
    <w:rsid w:val="000343CB"/>
    <w:rsid w:val="00037564"/>
    <w:rsid w:val="00041C54"/>
    <w:rsid w:val="00041E79"/>
    <w:rsid w:val="000445A6"/>
    <w:rsid w:val="00044802"/>
    <w:rsid w:val="00050E8E"/>
    <w:rsid w:val="00051011"/>
    <w:rsid w:val="00051356"/>
    <w:rsid w:val="00051782"/>
    <w:rsid w:val="0005284D"/>
    <w:rsid w:val="000551F0"/>
    <w:rsid w:val="000561F2"/>
    <w:rsid w:val="00056861"/>
    <w:rsid w:val="00060EB9"/>
    <w:rsid w:val="000617D2"/>
    <w:rsid w:val="00062338"/>
    <w:rsid w:val="000631F5"/>
    <w:rsid w:val="00063499"/>
    <w:rsid w:val="00063540"/>
    <w:rsid w:val="000635D3"/>
    <w:rsid w:val="0006442F"/>
    <w:rsid w:val="00064D2A"/>
    <w:rsid w:val="00067BFD"/>
    <w:rsid w:val="00067CC8"/>
    <w:rsid w:val="000724F8"/>
    <w:rsid w:val="00072AF5"/>
    <w:rsid w:val="00075BC0"/>
    <w:rsid w:val="00075EFE"/>
    <w:rsid w:val="00081604"/>
    <w:rsid w:val="00084D06"/>
    <w:rsid w:val="000868F0"/>
    <w:rsid w:val="00091A8E"/>
    <w:rsid w:val="00092904"/>
    <w:rsid w:val="00093EB5"/>
    <w:rsid w:val="000960DB"/>
    <w:rsid w:val="000967C1"/>
    <w:rsid w:val="00097D34"/>
    <w:rsid w:val="000A0E26"/>
    <w:rsid w:val="000A1D76"/>
    <w:rsid w:val="000A2339"/>
    <w:rsid w:val="000A284A"/>
    <w:rsid w:val="000A391A"/>
    <w:rsid w:val="000A4DEC"/>
    <w:rsid w:val="000A51FF"/>
    <w:rsid w:val="000A5DAE"/>
    <w:rsid w:val="000A7EBC"/>
    <w:rsid w:val="000B7131"/>
    <w:rsid w:val="000B7651"/>
    <w:rsid w:val="000B7A66"/>
    <w:rsid w:val="000C2BBB"/>
    <w:rsid w:val="000C3A67"/>
    <w:rsid w:val="000C7DB3"/>
    <w:rsid w:val="000D0009"/>
    <w:rsid w:val="000D19F9"/>
    <w:rsid w:val="000D2926"/>
    <w:rsid w:val="000D310A"/>
    <w:rsid w:val="000D40FA"/>
    <w:rsid w:val="000D6A86"/>
    <w:rsid w:val="000D6DEC"/>
    <w:rsid w:val="000D71C7"/>
    <w:rsid w:val="000D75DB"/>
    <w:rsid w:val="000E6668"/>
    <w:rsid w:val="000E6A27"/>
    <w:rsid w:val="000E7A40"/>
    <w:rsid w:val="000F0D9E"/>
    <w:rsid w:val="000F10D6"/>
    <w:rsid w:val="000F1251"/>
    <w:rsid w:val="000F16C4"/>
    <w:rsid w:val="00100F6B"/>
    <w:rsid w:val="001027D4"/>
    <w:rsid w:val="00105EDC"/>
    <w:rsid w:val="0011143A"/>
    <w:rsid w:val="00111721"/>
    <w:rsid w:val="00113F62"/>
    <w:rsid w:val="001157B2"/>
    <w:rsid w:val="00116E31"/>
    <w:rsid w:val="00117158"/>
    <w:rsid w:val="00117478"/>
    <w:rsid w:val="00117FB0"/>
    <w:rsid w:val="00122040"/>
    <w:rsid w:val="00126B3C"/>
    <w:rsid w:val="001311A2"/>
    <w:rsid w:val="001332C2"/>
    <w:rsid w:val="00134C8B"/>
    <w:rsid w:val="00137C72"/>
    <w:rsid w:val="001425E7"/>
    <w:rsid w:val="0014313B"/>
    <w:rsid w:val="00153DE2"/>
    <w:rsid w:val="00156C02"/>
    <w:rsid w:val="00157213"/>
    <w:rsid w:val="00157BB2"/>
    <w:rsid w:val="001602A6"/>
    <w:rsid w:val="00163203"/>
    <w:rsid w:val="00164857"/>
    <w:rsid w:val="001652E7"/>
    <w:rsid w:val="00167760"/>
    <w:rsid w:val="00167F7E"/>
    <w:rsid w:val="001711F8"/>
    <w:rsid w:val="0017126B"/>
    <w:rsid w:val="00171B42"/>
    <w:rsid w:val="00172B0D"/>
    <w:rsid w:val="00173544"/>
    <w:rsid w:val="00173641"/>
    <w:rsid w:val="00174CAF"/>
    <w:rsid w:val="0017539A"/>
    <w:rsid w:val="00175A46"/>
    <w:rsid w:val="00177E90"/>
    <w:rsid w:val="00183467"/>
    <w:rsid w:val="001851FA"/>
    <w:rsid w:val="001862C7"/>
    <w:rsid w:val="00186CEB"/>
    <w:rsid w:val="00191254"/>
    <w:rsid w:val="001921BB"/>
    <w:rsid w:val="00192F1F"/>
    <w:rsid w:val="00193291"/>
    <w:rsid w:val="00193554"/>
    <w:rsid w:val="00194078"/>
    <w:rsid w:val="00196BD9"/>
    <w:rsid w:val="00197A4D"/>
    <w:rsid w:val="00197A9A"/>
    <w:rsid w:val="00197CDF"/>
    <w:rsid w:val="001A1E0F"/>
    <w:rsid w:val="001A2227"/>
    <w:rsid w:val="001A2BF1"/>
    <w:rsid w:val="001B01A0"/>
    <w:rsid w:val="001B0635"/>
    <w:rsid w:val="001B0BB1"/>
    <w:rsid w:val="001B1AC2"/>
    <w:rsid w:val="001B4481"/>
    <w:rsid w:val="001B4EE7"/>
    <w:rsid w:val="001B5730"/>
    <w:rsid w:val="001B62C2"/>
    <w:rsid w:val="001C1C09"/>
    <w:rsid w:val="001C2FDA"/>
    <w:rsid w:val="001C343D"/>
    <w:rsid w:val="001C4386"/>
    <w:rsid w:val="001C45CC"/>
    <w:rsid w:val="001C6A9F"/>
    <w:rsid w:val="001C733F"/>
    <w:rsid w:val="001D1488"/>
    <w:rsid w:val="001D17EF"/>
    <w:rsid w:val="001D3C8B"/>
    <w:rsid w:val="001D44F4"/>
    <w:rsid w:val="001D49E8"/>
    <w:rsid w:val="001D7BC0"/>
    <w:rsid w:val="001E1C54"/>
    <w:rsid w:val="001E30AA"/>
    <w:rsid w:val="001E69BB"/>
    <w:rsid w:val="001E7C80"/>
    <w:rsid w:val="001F15D9"/>
    <w:rsid w:val="001F268A"/>
    <w:rsid w:val="001F4508"/>
    <w:rsid w:val="001F5467"/>
    <w:rsid w:val="001F7F06"/>
    <w:rsid w:val="00200C4C"/>
    <w:rsid w:val="00203829"/>
    <w:rsid w:val="00204ABE"/>
    <w:rsid w:val="00204B45"/>
    <w:rsid w:val="00210249"/>
    <w:rsid w:val="00210558"/>
    <w:rsid w:val="0021248A"/>
    <w:rsid w:val="0021271B"/>
    <w:rsid w:val="002149EB"/>
    <w:rsid w:val="00214AF6"/>
    <w:rsid w:val="002169ED"/>
    <w:rsid w:val="0021774B"/>
    <w:rsid w:val="00223AB5"/>
    <w:rsid w:val="002243BA"/>
    <w:rsid w:val="00225DED"/>
    <w:rsid w:val="0022737F"/>
    <w:rsid w:val="00227664"/>
    <w:rsid w:val="00230719"/>
    <w:rsid w:val="002329B9"/>
    <w:rsid w:val="00236D85"/>
    <w:rsid w:val="00237847"/>
    <w:rsid w:val="002413EE"/>
    <w:rsid w:val="00241DF3"/>
    <w:rsid w:val="0024307A"/>
    <w:rsid w:val="00243398"/>
    <w:rsid w:val="00245E87"/>
    <w:rsid w:val="00246FCE"/>
    <w:rsid w:val="002518FE"/>
    <w:rsid w:val="00253EF9"/>
    <w:rsid w:val="002544EE"/>
    <w:rsid w:val="002558E1"/>
    <w:rsid w:val="00261986"/>
    <w:rsid w:val="00261A5A"/>
    <w:rsid w:val="00262250"/>
    <w:rsid w:val="0026477C"/>
    <w:rsid w:val="00265EA3"/>
    <w:rsid w:val="00265F65"/>
    <w:rsid w:val="002666F8"/>
    <w:rsid w:val="0027137E"/>
    <w:rsid w:val="00271D55"/>
    <w:rsid w:val="00273317"/>
    <w:rsid w:val="002765D4"/>
    <w:rsid w:val="002779E8"/>
    <w:rsid w:val="00281AA4"/>
    <w:rsid w:val="00281E1D"/>
    <w:rsid w:val="00283CFD"/>
    <w:rsid w:val="00287A14"/>
    <w:rsid w:val="00290FBD"/>
    <w:rsid w:val="0029174E"/>
    <w:rsid w:val="00291E75"/>
    <w:rsid w:val="0029497C"/>
    <w:rsid w:val="002A2814"/>
    <w:rsid w:val="002A472F"/>
    <w:rsid w:val="002A640F"/>
    <w:rsid w:val="002B0BB5"/>
    <w:rsid w:val="002B455B"/>
    <w:rsid w:val="002B5892"/>
    <w:rsid w:val="002B79AF"/>
    <w:rsid w:val="002B7A73"/>
    <w:rsid w:val="002C097C"/>
    <w:rsid w:val="002C0D26"/>
    <w:rsid w:val="002C4921"/>
    <w:rsid w:val="002C49FF"/>
    <w:rsid w:val="002C65AC"/>
    <w:rsid w:val="002C70F0"/>
    <w:rsid w:val="002D0D0E"/>
    <w:rsid w:val="002D261E"/>
    <w:rsid w:val="002D2A98"/>
    <w:rsid w:val="002D48B9"/>
    <w:rsid w:val="002D4D18"/>
    <w:rsid w:val="002D5BE5"/>
    <w:rsid w:val="002D6449"/>
    <w:rsid w:val="002D7B46"/>
    <w:rsid w:val="002D7DC2"/>
    <w:rsid w:val="002E01A7"/>
    <w:rsid w:val="002E29C0"/>
    <w:rsid w:val="002E2E3D"/>
    <w:rsid w:val="002E2EA4"/>
    <w:rsid w:val="002E3667"/>
    <w:rsid w:val="002E3FB9"/>
    <w:rsid w:val="002E6A9B"/>
    <w:rsid w:val="002F1F33"/>
    <w:rsid w:val="002F52B8"/>
    <w:rsid w:val="002F6966"/>
    <w:rsid w:val="002F6C29"/>
    <w:rsid w:val="003017E8"/>
    <w:rsid w:val="003023C4"/>
    <w:rsid w:val="00306917"/>
    <w:rsid w:val="00312E32"/>
    <w:rsid w:val="00313E64"/>
    <w:rsid w:val="00314694"/>
    <w:rsid w:val="0031476F"/>
    <w:rsid w:val="003154F1"/>
    <w:rsid w:val="003210EF"/>
    <w:rsid w:val="0032125B"/>
    <w:rsid w:val="003216B0"/>
    <w:rsid w:val="00321EB3"/>
    <w:rsid w:val="00322A8A"/>
    <w:rsid w:val="00322EA8"/>
    <w:rsid w:val="00324E34"/>
    <w:rsid w:val="00330F81"/>
    <w:rsid w:val="00333515"/>
    <w:rsid w:val="00333E36"/>
    <w:rsid w:val="00334149"/>
    <w:rsid w:val="00336179"/>
    <w:rsid w:val="003364F1"/>
    <w:rsid w:val="00337700"/>
    <w:rsid w:val="00340AA0"/>
    <w:rsid w:val="003429B5"/>
    <w:rsid w:val="00343196"/>
    <w:rsid w:val="00345DD7"/>
    <w:rsid w:val="003463D3"/>
    <w:rsid w:val="003464AB"/>
    <w:rsid w:val="00346DFD"/>
    <w:rsid w:val="00347B97"/>
    <w:rsid w:val="00347D18"/>
    <w:rsid w:val="00352A6C"/>
    <w:rsid w:val="00352AD7"/>
    <w:rsid w:val="00355088"/>
    <w:rsid w:val="00355109"/>
    <w:rsid w:val="00356588"/>
    <w:rsid w:val="00361FA8"/>
    <w:rsid w:val="00362F71"/>
    <w:rsid w:val="00363A0F"/>
    <w:rsid w:val="0037042E"/>
    <w:rsid w:val="00370C0E"/>
    <w:rsid w:val="0037299B"/>
    <w:rsid w:val="00376E94"/>
    <w:rsid w:val="003773AA"/>
    <w:rsid w:val="00377833"/>
    <w:rsid w:val="0037799E"/>
    <w:rsid w:val="00380860"/>
    <w:rsid w:val="00392A3B"/>
    <w:rsid w:val="003935AA"/>
    <w:rsid w:val="003979DC"/>
    <w:rsid w:val="003A0E5D"/>
    <w:rsid w:val="003A1C2B"/>
    <w:rsid w:val="003A1FAE"/>
    <w:rsid w:val="003A4014"/>
    <w:rsid w:val="003A47DA"/>
    <w:rsid w:val="003A572C"/>
    <w:rsid w:val="003A7148"/>
    <w:rsid w:val="003B1CC4"/>
    <w:rsid w:val="003B30E1"/>
    <w:rsid w:val="003B366C"/>
    <w:rsid w:val="003B5AAD"/>
    <w:rsid w:val="003B66CA"/>
    <w:rsid w:val="003C3A0E"/>
    <w:rsid w:val="003C3DCB"/>
    <w:rsid w:val="003C5758"/>
    <w:rsid w:val="003C5ADB"/>
    <w:rsid w:val="003C5F2D"/>
    <w:rsid w:val="003C6D16"/>
    <w:rsid w:val="003D022D"/>
    <w:rsid w:val="003D1665"/>
    <w:rsid w:val="003D30F5"/>
    <w:rsid w:val="003D55B5"/>
    <w:rsid w:val="003D5B92"/>
    <w:rsid w:val="003D6979"/>
    <w:rsid w:val="003E168B"/>
    <w:rsid w:val="003E1DB4"/>
    <w:rsid w:val="003E5A84"/>
    <w:rsid w:val="003F076C"/>
    <w:rsid w:val="003F623B"/>
    <w:rsid w:val="003F73B1"/>
    <w:rsid w:val="003F7535"/>
    <w:rsid w:val="003F78FC"/>
    <w:rsid w:val="00400F0A"/>
    <w:rsid w:val="004026D8"/>
    <w:rsid w:val="004055C3"/>
    <w:rsid w:val="00410B7A"/>
    <w:rsid w:val="0041112A"/>
    <w:rsid w:val="00411498"/>
    <w:rsid w:val="00412F9E"/>
    <w:rsid w:val="00413251"/>
    <w:rsid w:val="00413342"/>
    <w:rsid w:val="00413FD2"/>
    <w:rsid w:val="004145AC"/>
    <w:rsid w:val="00414C73"/>
    <w:rsid w:val="00416453"/>
    <w:rsid w:val="00421117"/>
    <w:rsid w:val="00421266"/>
    <w:rsid w:val="00423259"/>
    <w:rsid w:val="004234AF"/>
    <w:rsid w:val="00424A09"/>
    <w:rsid w:val="00424ACF"/>
    <w:rsid w:val="00425EAA"/>
    <w:rsid w:val="00430D7B"/>
    <w:rsid w:val="00431952"/>
    <w:rsid w:val="00432CB8"/>
    <w:rsid w:val="0043311F"/>
    <w:rsid w:val="0043705D"/>
    <w:rsid w:val="00437FED"/>
    <w:rsid w:val="00440BC8"/>
    <w:rsid w:val="00443D42"/>
    <w:rsid w:val="00451045"/>
    <w:rsid w:val="004523EC"/>
    <w:rsid w:val="00452715"/>
    <w:rsid w:val="00452C38"/>
    <w:rsid w:val="00460589"/>
    <w:rsid w:val="004659A4"/>
    <w:rsid w:val="00466477"/>
    <w:rsid w:val="00466E4E"/>
    <w:rsid w:val="00471585"/>
    <w:rsid w:val="0047383A"/>
    <w:rsid w:val="00474B79"/>
    <w:rsid w:val="004753C7"/>
    <w:rsid w:val="00475E8B"/>
    <w:rsid w:val="00477022"/>
    <w:rsid w:val="00481B88"/>
    <w:rsid w:val="00490483"/>
    <w:rsid w:val="00490925"/>
    <w:rsid w:val="00491E2F"/>
    <w:rsid w:val="00492863"/>
    <w:rsid w:val="004935D1"/>
    <w:rsid w:val="00495A84"/>
    <w:rsid w:val="004961E3"/>
    <w:rsid w:val="00496D77"/>
    <w:rsid w:val="00497025"/>
    <w:rsid w:val="004A168E"/>
    <w:rsid w:val="004A18F5"/>
    <w:rsid w:val="004A4E9E"/>
    <w:rsid w:val="004A66F8"/>
    <w:rsid w:val="004A755D"/>
    <w:rsid w:val="004B37A9"/>
    <w:rsid w:val="004C0229"/>
    <w:rsid w:val="004C46F8"/>
    <w:rsid w:val="004C4B3A"/>
    <w:rsid w:val="004C5EC7"/>
    <w:rsid w:val="004C68CA"/>
    <w:rsid w:val="004D005D"/>
    <w:rsid w:val="004D1AC8"/>
    <w:rsid w:val="004D1E66"/>
    <w:rsid w:val="004D3809"/>
    <w:rsid w:val="004D47D1"/>
    <w:rsid w:val="004D5F4F"/>
    <w:rsid w:val="004D7342"/>
    <w:rsid w:val="004D78E5"/>
    <w:rsid w:val="004E09D2"/>
    <w:rsid w:val="004E0DA1"/>
    <w:rsid w:val="004E1498"/>
    <w:rsid w:val="004E1A3A"/>
    <w:rsid w:val="004E1D9D"/>
    <w:rsid w:val="004E2CF6"/>
    <w:rsid w:val="004E2F4C"/>
    <w:rsid w:val="004E358F"/>
    <w:rsid w:val="004E3FDA"/>
    <w:rsid w:val="004E4436"/>
    <w:rsid w:val="004E50CF"/>
    <w:rsid w:val="004E5904"/>
    <w:rsid w:val="004E64F3"/>
    <w:rsid w:val="004E7286"/>
    <w:rsid w:val="004E782F"/>
    <w:rsid w:val="004F313E"/>
    <w:rsid w:val="004F40F0"/>
    <w:rsid w:val="004F513B"/>
    <w:rsid w:val="004F5202"/>
    <w:rsid w:val="004F6503"/>
    <w:rsid w:val="004F6C9A"/>
    <w:rsid w:val="0050131E"/>
    <w:rsid w:val="0050239C"/>
    <w:rsid w:val="0050322A"/>
    <w:rsid w:val="00506F30"/>
    <w:rsid w:val="005121EC"/>
    <w:rsid w:val="00512512"/>
    <w:rsid w:val="005140F0"/>
    <w:rsid w:val="005146E5"/>
    <w:rsid w:val="00515340"/>
    <w:rsid w:val="00520FB4"/>
    <w:rsid w:val="0052187B"/>
    <w:rsid w:val="005221B6"/>
    <w:rsid w:val="00523778"/>
    <w:rsid w:val="00523AB6"/>
    <w:rsid w:val="00524C9E"/>
    <w:rsid w:val="00526B07"/>
    <w:rsid w:val="00527CB3"/>
    <w:rsid w:val="005336E3"/>
    <w:rsid w:val="00533CBF"/>
    <w:rsid w:val="00535009"/>
    <w:rsid w:val="00536B51"/>
    <w:rsid w:val="0054030A"/>
    <w:rsid w:val="0054246B"/>
    <w:rsid w:val="00545299"/>
    <w:rsid w:val="00547CEE"/>
    <w:rsid w:val="0055057A"/>
    <w:rsid w:val="00552D33"/>
    <w:rsid w:val="00555563"/>
    <w:rsid w:val="00555F3E"/>
    <w:rsid w:val="00560F23"/>
    <w:rsid w:val="005620C6"/>
    <w:rsid w:val="00565008"/>
    <w:rsid w:val="005675CB"/>
    <w:rsid w:val="00571D4C"/>
    <w:rsid w:val="005723AB"/>
    <w:rsid w:val="00573F0A"/>
    <w:rsid w:val="005747CD"/>
    <w:rsid w:val="00575140"/>
    <w:rsid w:val="0057580F"/>
    <w:rsid w:val="00576F50"/>
    <w:rsid w:val="00582F45"/>
    <w:rsid w:val="0058436A"/>
    <w:rsid w:val="00584D14"/>
    <w:rsid w:val="00585ED6"/>
    <w:rsid w:val="00586AF6"/>
    <w:rsid w:val="00590A33"/>
    <w:rsid w:val="00594292"/>
    <w:rsid w:val="005961DF"/>
    <w:rsid w:val="00596F43"/>
    <w:rsid w:val="005A49A0"/>
    <w:rsid w:val="005A5295"/>
    <w:rsid w:val="005A77C5"/>
    <w:rsid w:val="005B0047"/>
    <w:rsid w:val="005B2C52"/>
    <w:rsid w:val="005B3038"/>
    <w:rsid w:val="005B43EA"/>
    <w:rsid w:val="005B4B70"/>
    <w:rsid w:val="005B51FA"/>
    <w:rsid w:val="005B59C9"/>
    <w:rsid w:val="005B711C"/>
    <w:rsid w:val="005B736A"/>
    <w:rsid w:val="005C0B1B"/>
    <w:rsid w:val="005C1EA1"/>
    <w:rsid w:val="005C4233"/>
    <w:rsid w:val="005C63AD"/>
    <w:rsid w:val="005C71B4"/>
    <w:rsid w:val="005C748C"/>
    <w:rsid w:val="005C7C13"/>
    <w:rsid w:val="005D1F17"/>
    <w:rsid w:val="005D2E04"/>
    <w:rsid w:val="005D34E2"/>
    <w:rsid w:val="005D3E03"/>
    <w:rsid w:val="005E3C47"/>
    <w:rsid w:val="005E4B70"/>
    <w:rsid w:val="005F0CF9"/>
    <w:rsid w:val="005F2A52"/>
    <w:rsid w:val="005F4D73"/>
    <w:rsid w:val="005F5210"/>
    <w:rsid w:val="005F5AEB"/>
    <w:rsid w:val="00601AAE"/>
    <w:rsid w:val="00601C81"/>
    <w:rsid w:val="00602845"/>
    <w:rsid w:val="00606915"/>
    <w:rsid w:val="0060745B"/>
    <w:rsid w:val="00612065"/>
    <w:rsid w:val="00612185"/>
    <w:rsid w:val="00614755"/>
    <w:rsid w:val="00614A43"/>
    <w:rsid w:val="006155D6"/>
    <w:rsid w:val="006155EE"/>
    <w:rsid w:val="00615C69"/>
    <w:rsid w:val="00616AA4"/>
    <w:rsid w:val="00616F41"/>
    <w:rsid w:val="00620EEA"/>
    <w:rsid w:val="006220BE"/>
    <w:rsid w:val="00625504"/>
    <w:rsid w:val="006279BD"/>
    <w:rsid w:val="00630D55"/>
    <w:rsid w:val="00632868"/>
    <w:rsid w:val="00634324"/>
    <w:rsid w:val="00635E4C"/>
    <w:rsid w:val="00636927"/>
    <w:rsid w:val="00640019"/>
    <w:rsid w:val="00640229"/>
    <w:rsid w:val="0064143E"/>
    <w:rsid w:val="00643CFA"/>
    <w:rsid w:val="0065027A"/>
    <w:rsid w:val="00652530"/>
    <w:rsid w:val="006532DA"/>
    <w:rsid w:val="00655CDE"/>
    <w:rsid w:val="00660BAE"/>
    <w:rsid w:val="00664357"/>
    <w:rsid w:val="006646EE"/>
    <w:rsid w:val="0066599F"/>
    <w:rsid w:val="00667A40"/>
    <w:rsid w:val="00667DEB"/>
    <w:rsid w:val="00670030"/>
    <w:rsid w:val="00671DFC"/>
    <w:rsid w:val="00671EF0"/>
    <w:rsid w:val="00674237"/>
    <w:rsid w:val="00676755"/>
    <w:rsid w:val="006809AE"/>
    <w:rsid w:val="0068231D"/>
    <w:rsid w:val="0068330C"/>
    <w:rsid w:val="00684D8A"/>
    <w:rsid w:val="00685500"/>
    <w:rsid w:val="0068557B"/>
    <w:rsid w:val="00686D50"/>
    <w:rsid w:val="00687AB4"/>
    <w:rsid w:val="006913B2"/>
    <w:rsid w:val="00695482"/>
    <w:rsid w:val="006A0AEB"/>
    <w:rsid w:val="006A511D"/>
    <w:rsid w:val="006A5C88"/>
    <w:rsid w:val="006A795E"/>
    <w:rsid w:val="006B018F"/>
    <w:rsid w:val="006B0629"/>
    <w:rsid w:val="006B1955"/>
    <w:rsid w:val="006B26A0"/>
    <w:rsid w:val="006B43BC"/>
    <w:rsid w:val="006B4909"/>
    <w:rsid w:val="006B49F4"/>
    <w:rsid w:val="006B5F02"/>
    <w:rsid w:val="006B5F69"/>
    <w:rsid w:val="006B698F"/>
    <w:rsid w:val="006C6F93"/>
    <w:rsid w:val="006D087D"/>
    <w:rsid w:val="006D4B64"/>
    <w:rsid w:val="006D569F"/>
    <w:rsid w:val="006D5B8C"/>
    <w:rsid w:val="006D6EA9"/>
    <w:rsid w:val="006E0B99"/>
    <w:rsid w:val="006E126D"/>
    <w:rsid w:val="006E13EA"/>
    <w:rsid w:val="006E5916"/>
    <w:rsid w:val="006F2602"/>
    <w:rsid w:val="006F2734"/>
    <w:rsid w:val="006F2AAB"/>
    <w:rsid w:val="006F2C2C"/>
    <w:rsid w:val="007016B1"/>
    <w:rsid w:val="007017A3"/>
    <w:rsid w:val="0070336B"/>
    <w:rsid w:val="00705602"/>
    <w:rsid w:val="00705AC9"/>
    <w:rsid w:val="00705B8A"/>
    <w:rsid w:val="00706ADA"/>
    <w:rsid w:val="007111DB"/>
    <w:rsid w:val="00711C9D"/>
    <w:rsid w:val="0071393C"/>
    <w:rsid w:val="00714C3D"/>
    <w:rsid w:val="00720099"/>
    <w:rsid w:val="00720935"/>
    <w:rsid w:val="007232A9"/>
    <w:rsid w:val="007241EB"/>
    <w:rsid w:val="00725B3C"/>
    <w:rsid w:val="00726D6A"/>
    <w:rsid w:val="00731D40"/>
    <w:rsid w:val="00733FEA"/>
    <w:rsid w:val="0073457E"/>
    <w:rsid w:val="00734947"/>
    <w:rsid w:val="007357F8"/>
    <w:rsid w:val="00736DE2"/>
    <w:rsid w:val="00736ED8"/>
    <w:rsid w:val="00737B53"/>
    <w:rsid w:val="0074066D"/>
    <w:rsid w:val="00740D03"/>
    <w:rsid w:val="00742273"/>
    <w:rsid w:val="00743A3A"/>
    <w:rsid w:val="00746350"/>
    <w:rsid w:val="007526E3"/>
    <w:rsid w:val="00752FC5"/>
    <w:rsid w:val="00753151"/>
    <w:rsid w:val="00754166"/>
    <w:rsid w:val="00761318"/>
    <w:rsid w:val="007632CA"/>
    <w:rsid w:val="007636D2"/>
    <w:rsid w:val="00766643"/>
    <w:rsid w:val="00772988"/>
    <w:rsid w:val="0077394E"/>
    <w:rsid w:val="0077444F"/>
    <w:rsid w:val="0077578A"/>
    <w:rsid w:val="00775CEC"/>
    <w:rsid w:val="007762D2"/>
    <w:rsid w:val="007765E1"/>
    <w:rsid w:val="00776A0B"/>
    <w:rsid w:val="00780B12"/>
    <w:rsid w:val="00781F55"/>
    <w:rsid w:val="00784D91"/>
    <w:rsid w:val="007859E6"/>
    <w:rsid w:val="00787302"/>
    <w:rsid w:val="007910C1"/>
    <w:rsid w:val="0079144E"/>
    <w:rsid w:val="0079231C"/>
    <w:rsid w:val="00792D74"/>
    <w:rsid w:val="00794D10"/>
    <w:rsid w:val="007951B1"/>
    <w:rsid w:val="007971C5"/>
    <w:rsid w:val="007971F4"/>
    <w:rsid w:val="007A00DB"/>
    <w:rsid w:val="007A1BF7"/>
    <w:rsid w:val="007A242A"/>
    <w:rsid w:val="007A579B"/>
    <w:rsid w:val="007B09CB"/>
    <w:rsid w:val="007B13C2"/>
    <w:rsid w:val="007B20C4"/>
    <w:rsid w:val="007B25BD"/>
    <w:rsid w:val="007B6A85"/>
    <w:rsid w:val="007C1F0D"/>
    <w:rsid w:val="007C2AC2"/>
    <w:rsid w:val="007C4D14"/>
    <w:rsid w:val="007C54AF"/>
    <w:rsid w:val="007C5899"/>
    <w:rsid w:val="007C5E3A"/>
    <w:rsid w:val="007C5F63"/>
    <w:rsid w:val="007C6B92"/>
    <w:rsid w:val="007C7E23"/>
    <w:rsid w:val="007D4837"/>
    <w:rsid w:val="007D51C1"/>
    <w:rsid w:val="007D693B"/>
    <w:rsid w:val="007E0BCF"/>
    <w:rsid w:val="007E1F22"/>
    <w:rsid w:val="007E4521"/>
    <w:rsid w:val="007F1999"/>
    <w:rsid w:val="007F2EA2"/>
    <w:rsid w:val="007F3BFB"/>
    <w:rsid w:val="007F630D"/>
    <w:rsid w:val="00800D53"/>
    <w:rsid w:val="0080110D"/>
    <w:rsid w:val="008049D0"/>
    <w:rsid w:val="00810D17"/>
    <w:rsid w:val="008136A1"/>
    <w:rsid w:val="008178EF"/>
    <w:rsid w:val="0082101F"/>
    <w:rsid w:val="008215D0"/>
    <w:rsid w:val="008216FC"/>
    <w:rsid w:val="0082190C"/>
    <w:rsid w:val="00823880"/>
    <w:rsid w:val="00824A1A"/>
    <w:rsid w:val="008253D5"/>
    <w:rsid w:val="00827567"/>
    <w:rsid w:val="0083035F"/>
    <w:rsid w:val="00831CBD"/>
    <w:rsid w:val="00833325"/>
    <w:rsid w:val="008366C8"/>
    <w:rsid w:val="00837866"/>
    <w:rsid w:val="00837D38"/>
    <w:rsid w:val="00842083"/>
    <w:rsid w:val="00842166"/>
    <w:rsid w:val="00847B24"/>
    <w:rsid w:val="0085062E"/>
    <w:rsid w:val="00851FB3"/>
    <w:rsid w:val="0085340B"/>
    <w:rsid w:val="00855344"/>
    <w:rsid w:val="0086084C"/>
    <w:rsid w:val="00862AE0"/>
    <w:rsid w:val="008632C5"/>
    <w:rsid w:val="0086537E"/>
    <w:rsid w:val="00865F6E"/>
    <w:rsid w:val="00871209"/>
    <w:rsid w:val="00874354"/>
    <w:rsid w:val="00876997"/>
    <w:rsid w:val="00880C93"/>
    <w:rsid w:val="00885257"/>
    <w:rsid w:val="00886440"/>
    <w:rsid w:val="00886662"/>
    <w:rsid w:val="00891172"/>
    <w:rsid w:val="00891468"/>
    <w:rsid w:val="00893BF5"/>
    <w:rsid w:val="0089584A"/>
    <w:rsid w:val="008A08B3"/>
    <w:rsid w:val="008A1DD3"/>
    <w:rsid w:val="008A538B"/>
    <w:rsid w:val="008A5481"/>
    <w:rsid w:val="008A7EDC"/>
    <w:rsid w:val="008B0AD2"/>
    <w:rsid w:val="008B215A"/>
    <w:rsid w:val="008B51A6"/>
    <w:rsid w:val="008B642B"/>
    <w:rsid w:val="008B642D"/>
    <w:rsid w:val="008B6D9A"/>
    <w:rsid w:val="008B7320"/>
    <w:rsid w:val="008C006B"/>
    <w:rsid w:val="008C00B4"/>
    <w:rsid w:val="008C0D5F"/>
    <w:rsid w:val="008C0F30"/>
    <w:rsid w:val="008C2142"/>
    <w:rsid w:val="008C4270"/>
    <w:rsid w:val="008D03CB"/>
    <w:rsid w:val="008D29E8"/>
    <w:rsid w:val="008D2DC8"/>
    <w:rsid w:val="008D547D"/>
    <w:rsid w:val="008D75A1"/>
    <w:rsid w:val="008D7D62"/>
    <w:rsid w:val="008E0658"/>
    <w:rsid w:val="008E1BE0"/>
    <w:rsid w:val="008E235D"/>
    <w:rsid w:val="008E30A5"/>
    <w:rsid w:val="008E5AF5"/>
    <w:rsid w:val="008E659B"/>
    <w:rsid w:val="008E698D"/>
    <w:rsid w:val="008E70E1"/>
    <w:rsid w:val="008E7145"/>
    <w:rsid w:val="008F12B1"/>
    <w:rsid w:val="008F477C"/>
    <w:rsid w:val="00900988"/>
    <w:rsid w:val="00900C68"/>
    <w:rsid w:val="00901BB5"/>
    <w:rsid w:val="0090304A"/>
    <w:rsid w:val="0090466D"/>
    <w:rsid w:val="009067C4"/>
    <w:rsid w:val="00913B62"/>
    <w:rsid w:val="009140B7"/>
    <w:rsid w:val="00914DE7"/>
    <w:rsid w:val="00915CBC"/>
    <w:rsid w:val="009218FD"/>
    <w:rsid w:val="0092256B"/>
    <w:rsid w:val="0092424D"/>
    <w:rsid w:val="0092504C"/>
    <w:rsid w:val="0092523C"/>
    <w:rsid w:val="0092795B"/>
    <w:rsid w:val="00931CA2"/>
    <w:rsid w:val="009342EB"/>
    <w:rsid w:val="009353F8"/>
    <w:rsid w:val="009371E3"/>
    <w:rsid w:val="00937BEB"/>
    <w:rsid w:val="009405D1"/>
    <w:rsid w:val="009423A1"/>
    <w:rsid w:val="0094529B"/>
    <w:rsid w:val="00945CE5"/>
    <w:rsid w:val="00946CBD"/>
    <w:rsid w:val="00954B4B"/>
    <w:rsid w:val="0095519F"/>
    <w:rsid w:val="0096003D"/>
    <w:rsid w:val="00960C8C"/>
    <w:rsid w:val="00962154"/>
    <w:rsid w:val="00962384"/>
    <w:rsid w:val="00963790"/>
    <w:rsid w:val="00964F64"/>
    <w:rsid w:val="009668B7"/>
    <w:rsid w:val="0096694A"/>
    <w:rsid w:val="0097014A"/>
    <w:rsid w:val="00971128"/>
    <w:rsid w:val="00971EB1"/>
    <w:rsid w:val="009726C2"/>
    <w:rsid w:val="009735A8"/>
    <w:rsid w:val="009758B6"/>
    <w:rsid w:val="00975B0F"/>
    <w:rsid w:val="00983801"/>
    <w:rsid w:val="00983995"/>
    <w:rsid w:val="00986C7F"/>
    <w:rsid w:val="009910FF"/>
    <w:rsid w:val="0099214F"/>
    <w:rsid w:val="00992691"/>
    <w:rsid w:val="00993875"/>
    <w:rsid w:val="009949F1"/>
    <w:rsid w:val="00995274"/>
    <w:rsid w:val="00997A45"/>
    <w:rsid w:val="009A0EB8"/>
    <w:rsid w:val="009A26BF"/>
    <w:rsid w:val="009A2E55"/>
    <w:rsid w:val="009A44A1"/>
    <w:rsid w:val="009A4877"/>
    <w:rsid w:val="009A6067"/>
    <w:rsid w:val="009B0A90"/>
    <w:rsid w:val="009B1B41"/>
    <w:rsid w:val="009B4760"/>
    <w:rsid w:val="009B5513"/>
    <w:rsid w:val="009B6E9E"/>
    <w:rsid w:val="009B7D88"/>
    <w:rsid w:val="009B7DFB"/>
    <w:rsid w:val="009C19A7"/>
    <w:rsid w:val="009C630C"/>
    <w:rsid w:val="009C6D65"/>
    <w:rsid w:val="009D0E74"/>
    <w:rsid w:val="009D189F"/>
    <w:rsid w:val="009D52A6"/>
    <w:rsid w:val="009D54EA"/>
    <w:rsid w:val="009D651D"/>
    <w:rsid w:val="009D7099"/>
    <w:rsid w:val="009D739C"/>
    <w:rsid w:val="009D755B"/>
    <w:rsid w:val="009D7575"/>
    <w:rsid w:val="009E0264"/>
    <w:rsid w:val="009E07C0"/>
    <w:rsid w:val="009E123E"/>
    <w:rsid w:val="009E2F93"/>
    <w:rsid w:val="009E421E"/>
    <w:rsid w:val="009E43FA"/>
    <w:rsid w:val="009E55ED"/>
    <w:rsid w:val="009E6939"/>
    <w:rsid w:val="009E7420"/>
    <w:rsid w:val="009F00F6"/>
    <w:rsid w:val="009F0BA9"/>
    <w:rsid w:val="009F156C"/>
    <w:rsid w:val="009F1E97"/>
    <w:rsid w:val="009F2084"/>
    <w:rsid w:val="009F20E0"/>
    <w:rsid w:val="009F2B51"/>
    <w:rsid w:val="009F426D"/>
    <w:rsid w:val="009F4787"/>
    <w:rsid w:val="009F65B9"/>
    <w:rsid w:val="00A01774"/>
    <w:rsid w:val="00A0255E"/>
    <w:rsid w:val="00A0271A"/>
    <w:rsid w:val="00A02ED4"/>
    <w:rsid w:val="00A05C00"/>
    <w:rsid w:val="00A070DC"/>
    <w:rsid w:val="00A207E0"/>
    <w:rsid w:val="00A21C50"/>
    <w:rsid w:val="00A21FAB"/>
    <w:rsid w:val="00A24B05"/>
    <w:rsid w:val="00A25629"/>
    <w:rsid w:val="00A26195"/>
    <w:rsid w:val="00A271C9"/>
    <w:rsid w:val="00A30171"/>
    <w:rsid w:val="00A30C3D"/>
    <w:rsid w:val="00A36C19"/>
    <w:rsid w:val="00A3700F"/>
    <w:rsid w:val="00A379AC"/>
    <w:rsid w:val="00A41B82"/>
    <w:rsid w:val="00A421C8"/>
    <w:rsid w:val="00A42DD0"/>
    <w:rsid w:val="00A4511F"/>
    <w:rsid w:val="00A51AD2"/>
    <w:rsid w:val="00A51DE5"/>
    <w:rsid w:val="00A532BF"/>
    <w:rsid w:val="00A538B2"/>
    <w:rsid w:val="00A55382"/>
    <w:rsid w:val="00A56D8F"/>
    <w:rsid w:val="00A615C4"/>
    <w:rsid w:val="00A6168C"/>
    <w:rsid w:val="00A65683"/>
    <w:rsid w:val="00A663FB"/>
    <w:rsid w:val="00A6673E"/>
    <w:rsid w:val="00A71A58"/>
    <w:rsid w:val="00A7223A"/>
    <w:rsid w:val="00A7478F"/>
    <w:rsid w:val="00A754BE"/>
    <w:rsid w:val="00A754FF"/>
    <w:rsid w:val="00A77982"/>
    <w:rsid w:val="00A81460"/>
    <w:rsid w:val="00A86324"/>
    <w:rsid w:val="00A92862"/>
    <w:rsid w:val="00A93092"/>
    <w:rsid w:val="00A936FF"/>
    <w:rsid w:val="00A9503C"/>
    <w:rsid w:val="00A963B6"/>
    <w:rsid w:val="00A96AAE"/>
    <w:rsid w:val="00A9770A"/>
    <w:rsid w:val="00AA1080"/>
    <w:rsid w:val="00AA1CB4"/>
    <w:rsid w:val="00AA1E49"/>
    <w:rsid w:val="00AA258D"/>
    <w:rsid w:val="00AA2B4E"/>
    <w:rsid w:val="00AA44E9"/>
    <w:rsid w:val="00AA501D"/>
    <w:rsid w:val="00AA562C"/>
    <w:rsid w:val="00AA75D4"/>
    <w:rsid w:val="00AB041B"/>
    <w:rsid w:val="00AB31EC"/>
    <w:rsid w:val="00AB43CA"/>
    <w:rsid w:val="00AB6C11"/>
    <w:rsid w:val="00AB7725"/>
    <w:rsid w:val="00AB7C0B"/>
    <w:rsid w:val="00AC156E"/>
    <w:rsid w:val="00AC1E24"/>
    <w:rsid w:val="00AC2C81"/>
    <w:rsid w:val="00AC3897"/>
    <w:rsid w:val="00AC38A6"/>
    <w:rsid w:val="00AC38B0"/>
    <w:rsid w:val="00AC3F23"/>
    <w:rsid w:val="00AC6572"/>
    <w:rsid w:val="00AD088B"/>
    <w:rsid w:val="00AD385E"/>
    <w:rsid w:val="00AD560F"/>
    <w:rsid w:val="00AD6694"/>
    <w:rsid w:val="00AE03EA"/>
    <w:rsid w:val="00AE1149"/>
    <w:rsid w:val="00AE4151"/>
    <w:rsid w:val="00AE6A19"/>
    <w:rsid w:val="00AF0F46"/>
    <w:rsid w:val="00AF10BD"/>
    <w:rsid w:val="00AF2FA5"/>
    <w:rsid w:val="00AF40C8"/>
    <w:rsid w:val="00AF4810"/>
    <w:rsid w:val="00AF5BCA"/>
    <w:rsid w:val="00AF6CA2"/>
    <w:rsid w:val="00B00596"/>
    <w:rsid w:val="00B03EC4"/>
    <w:rsid w:val="00B10093"/>
    <w:rsid w:val="00B10ADA"/>
    <w:rsid w:val="00B22828"/>
    <w:rsid w:val="00B329BE"/>
    <w:rsid w:val="00B376A1"/>
    <w:rsid w:val="00B37CC1"/>
    <w:rsid w:val="00B40D4C"/>
    <w:rsid w:val="00B450B5"/>
    <w:rsid w:val="00B4605C"/>
    <w:rsid w:val="00B46A97"/>
    <w:rsid w:val="00B50BCA"/>
    <w:rsid w:val="00B52410"/>
    <w:rsid w:val="00B54E3B"/>
    <w:rsid w:val="00B565EB"/>
    <w:rsid w:val="00B626EB"/>
    <w:rsid w:val="00B628E5"/>
    <w:rsid w:val="00B62E4F"/>
    <w:rsid w:val="00B66069"/>
    <w:rsid w:val="00B67C2F"/>
    <w:rsid w:val="00B71569"/>
    <w:rsid w:val="00B744BA"/>
    <w:rsid w:val="00B764FE"/>
    <w:rsid w:val="00B770A7"/>
    <w:rsid w:val="00B81C98"/>
    <w:rsid w:val="00B83AC8"/>
    <w:rsid w:val="00B8477E"/>
    <w:rsid w:val="00B858AC"/>
    <w:rsid w:val="00B86F32"/>
    <w:rsid w:val="00B87DBF"/>
    <w:rsid w:val="00B91B55"/>
    <w:rsid w:val="00B92F5B"/>
    <w:rsid w:val="00B93E6D"/>
    <w:rsid w:val="00B968C1"/>
    <w:rsid w:val="00B9761E"/>
    <w:rsid w:val="00BA0871"/>
    <w:rsid w:val="00BA1F52"/>
    <w:rsid w:val="00BA322E"/>
    <w:rsid w:val="00BA3487"/>
    <w:rsid w:val="00BA41C2"/>
    <w:rsid w:val="00BA4E90"/>
    <w:rsid w:val="00BA560A"/>
    <w:rsid w:val="00BA64EF"/>
    <w:rsid w:val="00BA70FE"/>
    <w:rsid w:val="00BB0EA3"/>
    <w:rsid w:val="00BB15F7"/>
    <w:rsid w:val="00BB1A37"/>
    <w:rsid w:val="00BB4CE3"/>
    <w:rsid w:val="00BB5DA7"/>
    <w:rsid w:val="00BB5EC7"/>
    <w:rsid w:val="00BB5FE8"/>
    <w:rsid w:val="00BC0535"/>
    <w:rsid w:val="00BC0793"/>
    <w:rsid w:val="00BC1FFF"/>
    <w:rsid w:val="00BC32D4"/>
    <w:rsid w:val="00BC393A"/>
    <w:rsid w:val="00BC4EE2"/>
    <w:rsid w:val="00BC6238"/>
    <w:rsid w:val="00BC6696"/>
    <w:rsid w:val="00BC7B07"/>
    <w:rsid w:val="00BC7D34"/>
    <w:rsid w:val="00BD1091"/>
    <w:rsid w:val="00BD1485"/>
    <w:rsid w:val="00BD3D3A"/>
    <w:rsid w:val="00BD48E2"/>
    <w:rsid w:val="00BE0754"/>
    <w:rsid w:val="00BE59B6"/>
    <w:rsid w:val="00BE6688"/>
    <w:rsid w:val="00BE76BB"/>
    <w:rsid w:val="00BE7F57"/>
    <w:rsid w:val="00BF06F2"/>
    <w:rsid w:val="00BF0E4A"/>
    <w:rsid w:val="00BF2A77"/>
    <w:rsid w:val="00BF3D90"/>
    <w:rsid w:val="00BF5265"/>
    <w:rsid w:val="00BF5B27"/>
    <w:rsid w:val="00BF6139"/>
    <w:rsid w:val="00BF6422"/>
    <w:rsid w:val="00BF6812"/>
    <w:rsid w:val="00C002E1"/>
    <w:rsid w:val="00C01E55"/>
    <w:rsid w:val="00C0427A"/>
    <w:rsid w:val="00C04A38"/>
    <w:rsid w:val="00C0600F"/>
    <w:rsid w:val="00C06BC8"/>
    <w:rsid w:val="00C070F3"/>
    <w:rsid w:val="00C138FA"/>
    <w:rsid w:val="00C13A86"/>
    <w:rsid w:val="00C13F43"/>
    <w:rsid w:val="00C14307"/>
    <w:rsid w:val="00C205B9"/>
    <w:rsid w:val="00C22B74"/>
    <w:rsid w:val="00C22BF8"/>
    <w:rsid w:val="00C23661"/>
    <w:rsid w:val="00C23F5C"/>
    <w:rsid w:val="00C2649C"/>
    <w:rsid w:val="00C264C4"/>
    <w:rsid w:val="00C27EEE"/>
    <w:rsid w:val="00C32D97"/>
    <w:rsid w:val="00C408AD"/>
    <w:rsid w:val="00C410F3"/>
    <w:rsid w:val="00C4215B"/>
    <w:rsid w:val="00C42419"/>
    <w:rsid w:val="00C45170"/>
    <w:rsid w:val="00C50D4D"/>
    <w:rsid w:val="00C51F20"/>
    <w:rsid w:val="00C535FF"/>
    <w:rsid w:val="00C54622"/>
    <w:rsid w:val="00C60EFB"/>
    <w:rsid w:val="00C60F4F"/>
    <w:rsid w:val="00C61B1D"/>
    <w:rsid w:val="00C643A9"/>
    <w:rsid w:val="00C64806"/>
    <w:rsid w:val="00C6506C"/>
    <w:rsid w:val="00C66027"/>
    <w:rsid w:val="00C6774C"/>
    <w:rsid w:val="00C7167C"/>
    <w:rsid w:val="00C737C5"/>
    <w:rsid w:val="00C73D19"/>
    <w:rsid w:val="00C85D73"/>
    <w:rsid w:val="00C868BB"/>
    <w:rsid w:val="00C93C7C"/>
    <w:rsid w:val="00CA0015"/>
    <w:rsid w:val="00CA2CD1"/>
    <w:rsid w:val="00CA5E01"/>
    <w:rsid w:val="00CA7EF7"/>
    <w:rsid w:val="00CB07BC"/>
    <w:rsid w:val="00CB0A59"/>
    <w:rsid w:val="00CB0AA1"/>
    <w:rsid w:val="00CB0E33"/>
    <w:rsid w:val="00CB11ED"/>
    <w:rsid w:val="00CB243E"/>
    <w:rsid w:val="00CC0267"/>
    <w:rsid w:val="00CC1D09"/>
    <w:rsid w:val="00CC7D68"/>
    <w:rsid w:val="00CD226A"/>
    <w:rsid w:val="00CD5945"/>
    <w:rsid w:val="00CD5D7A"/>
    <w:rsid w:val="00CD669E"/>
    <w:rsid w:val="00CD67D3"/>
    <w:rsid w:val="00CE29A5"/>
    <w:rsid w:val="00CE3702"/>
    <w:rsid w:val="00CE4B62"/>
    <w:rsid w:val="00CE5FB9"/>
    <w:rsid w:val="00CE70FB"/>
    <w:rsid w:val="00CE75AB"/>
    <w:rsid w:val="00CE7AE2"/>
    <w:rsid w:val="00CF3C4B"/>
    <w:rsid w:val="00CF652E"/>
    <w:rsid w:val="00D03708"/>
    <w:rsid w:val="00D03E99"/>
    <w:rsid w:val="00D0582C"/>
    <w:rsid w:val="00D07261"/>
    <w:rsid w:val="00D07AA7"/>
    <w:rsid w:val="00D1596F"/>
    <w:rsid w:val="00D16E06"/>
    <w:rsid w:val="00D21C72"/>
    <w:rsid w:val="00D263F4"/>
    <w:rsid w:val="00D2738C"/>
    <w:rsid w:val="00D30DC0"/>
    <w:rsid w:val="00D34CA4"/>
    <w:rsid w:val="00D42CDF"/>
    <w:rsid w:val="00D44127"/>
    <w:rsid w:val="00D44E35"/>
    <w:rsid w:val="00D47F8A"/>
    <w:rsid w:val="00D502D2"/>
    <w:rsid w:val="00D511FF"/>
    <w:rsid w:val="00D53384"/>
    <w:rsid w:val="00D53C7A"/>
    <w:rsid w:val="00D5461D"/>
    <w:rsid w:val="00D56397"/>
    <w:rsid w:val="00D576C5"/>
    <w:rsid w:val="00D613E9"/>
    <w:rsid w:val="00D62127"/>
    <w:rsid w:val="00D62CAC"/>
    <w:rsid w:val="00D63260"/>
    <w:rsid w:val="00D64DC8"/>
    <w:rsid w:val="00D71D77"/>
    <w:rsid w:val="00D74315"/>
    <w:rsid w:val="00D7514C"/>
    <w:rsid w:val="00D754C3"/>
    <w:rsid w:val="00D805B4"/>
    <w:rsid w:val="00D80E17"/>
    <w:rsid w:val="00D82202"/>
    <w:rsid w:val="00D851A6"/>
    <w:rsid w:val="00D91330"/>
    <w:rsid w:val="00D928D0"/>
    <w:rsid w:val="00D938ED"/>
    <w:rsid w:val="00D93E44"/>
    <w:rsid w:val="00D93FBA"/>
    <w:rsid w:val="00D9497F"/>
    <w:rsid w:val="00D97FC3"/>
    <w:rsid w:val="00DA1BA5"/>
    <w:rsid w:val="00DA3B23"/>
    <w:rsid w:val="00DA5042"/>
    <w:rsid w:val="00DA55D1"/>
    <w:rsid w:val="00DB1197"/>
    <w:rsid w:val="00DB1CE1"/>
    <w:rsid w:val="00DB260A"/>
    <w:rsid w:val="00DB3C48"/>
    <w:rsid w:val="00DC3323"/>
    <w:rsid w:val="00DC34EA"/>
    <w:rsid w:val="00DC3BCC"/>
    <w:rsid w:val="00DC400D"/>
    <w:rsid w:val="00DD0E3D"/>
    <w:rsid w:val="00DD2AE0"/>
    <w:rsid w:val="00DD3797"/>
    <w:rsid w:val="00DD49A9"/>
    <w:rsid w:val="00DE0F90"/>
    <w:rsid w:val="00DE1319"/>
    <w:rsid w:val="00DE46A1"/>
    <w:rsid w:val="00DE549B"/>
    <w:rsid w:val="00DF045C"/>
    <w:rsid w:val="00DF130B"/>
    <w:rsid w:val="00DF18A5"/>
    <w:rsid w:val="00DF2507"/>
    <w:rsid w:val="00DF3BE0"/>
    <w:rsid w:val="00DF44E4"/>
    <w:rsid w:val="00DF4C78"/>
    <w:rsid w:val="00DF51FF"/>
    <w:rsid w:val="00DF5CA5"/>
    <w:rsid w:val="00DF71D4"/>
    <w:rsid w:val="00DF74AB"/>
    <w:rsid w:val="00E00093"/>
    <w:rsid w:val="00E01BFC"/>
    <w:rsid w:val="00E02250"/>
    <w:rsid w:val="00E031A1"/>
    <w:rsid w:val="00E05BCF"/>
    <w:rsid w:val="00E06B97"/>
    <w:rsid w:val="00E07AF4"/>
    <w:rsid w:val="00E104C4"/>
    <w:rsid w:val="00E15233"/>
    <w:rsid w:val="00E206C3"/>
    <w:rsid w:val="00E2123B"/>
    <w:rsid w:val="00E269D5"/>
    <w:rsid w:val="00E270E3"/>
    <w:rsid w:val="00E3107D"/>
    <w:rsid w:val="00E3237C"/>
    <w:rsid w:val="00E32DE7"/>
    <w:rsid w:val="00E3417C"/>
    <w:rsid w:val="00E34902"/>
    <w:rsid w:val="00E35D7C"/>
    <w:rsid w:val="00E35F51"/>
    <w:rsid w:val="00E3776D"/>
    <w:rsid w:val="00E41B90"/>
    <w:rsid w:val="00E4265B"/>
    <w:rsid w:val="00E43170"/>
    <w:rsid w:val="00E454D4"/>
    <w:rsid w:val="00E455BA"/>
    <w:rsid w:val="00E462C2"/>
    <w:rsid w:val="00E46391"/>
    <w:rsid w:val="00E46C2D"/>
    <w:rsid w:val="00E500F4"/>
    <w:rsid w:val="00E5693A"/>
    <w:rsid w:val="00E56DC2"/>
    <w:rsid w:val="00E571F9"/>
    <w:rsid w:val="00E61967"/>
    <w:rsid w:val="00E62E8A"/>
    <w:rsid w:val="00E63040"/>
    <w:rsid w:val="00E64410"/>
    <w:rsid w:val="00E67338"/>
    <w:rsid w:val="00E70900"/>
    <w:rsid w:val="00E7197B"/>
    <w:rsid w:val="00E73BA2"/>
    <w:rsid w:val="00E74555"/>
    <w:rsid w:val="00E74EDF"/>
    <w:rsid w:val="00E751C9"/>
    <w:rsid w:val="00E75A29"/>
    <w:rsid w:val="00E77648"/>
    <w:rsid w:val="00E80FB4"/>
    <w:rsid w:val="00E86F3F"/>
    <w:rsid w:val="00E91C22"/>
    <w:rsid w:val="00E9523A"/>
    <w:rsid w:val="00EA1C1B"/>
    <w:rsid w:val="00EA25C6"/>
    <w:rsid w:val="00EA2C7D"/>
    <w:rsid w:val="00EA6DF8"/>
    <w:rsid w:val="00EA740A"/>
    <w:rsid w:val="00EA7EC6"/>
    <w:rsid w:val="00EB16CE"/>
    <w:rsid w:val="00EB1FE7"/>
    <w:rsid w:val="00EB3275"/>
    <w:rsid w:val="00EB32E2"/>
    <w:rsid w:val="00EB33A3"/>
    <w:rsid w:val="00EB391C"/>
    <w:rsid w:val="00EB63F1"/>
    <w:rsid w:val="00EB6DBA"/>
    <w:rsid w:val="00EC0064"/>
    <w:rsid w:val="00EC036B"/>
    <w:rsid w:val="00EC1265"/>
    <w:rsid w:val="00EC1A0D"/>
    <w:rsid w:val="00EC1DBB"/>
    <w:rsid w:val="00EC2068"/>
    <w:rsid w:val="00EC4DFA"/>
    <w:rsid w:val="00EC5CF4"/>
    <w:rsid w:val="00EC66AB"/>
    <w:rsid w:val="00EC6E0E"/>
    <w:rsid w:val="00EC6E1E"/>
    <w:rsid w:val="00ED0174"/>
    <w:rsid w:val="00ED0CC8"/>
    <w:rsid w:val="00ED1041"/>
    <w:rsid w:val="00ED22C2"/>
    <w:rsid w:val="00ED563F"/>
    <w:rsid w:val="00ED5E9F"/>
    <w:rsid w:val="00EE07EA"/>
    <w:rsid w:val="00EE0DE0"/>
    <w:rsid w:val="00EE1919"/>
    <w:rsid w:val="00EE1E10"/>
    <w:rsid w:val="00EE24C1"/>
    <w:rsid w:val="00EE3D37"/>
    <w:rsid w:val="00EE5AF6"/>
    <w:rsid w:val="00EE6F38"/>
    <w:rsid w:val="00EF16C4"/>
    <w:rsid w:val="00EF2320"/>
    <w:rsid w:val="00EF4706"/>
    <w:rsid w:val="00EF5003"/>
    <w:rsid w:val="00F01BA1"/>
    <w:rsid w:val="00F03251"/>
    <w:rsid w:val="00F05B65"/>
    <w:rsid w:val="00F07298"/>
    <w:rsid w:val="00F12FBF"/>
    <w:rsid w:val="00F13606"/>
    <w:rsid w:val="00F20541"/>
    <w:rsid w:val="00F207DD"/>
    <w:rsid w:val="00F22A9D"/>
    <w:rsid w:val="00F22B8F"/>
    <w:rsid w:val="00F22C64"/>
    <w:rsid w:val="00F23AE0"/>
    <w:rsid w:val="00F26504"/>
    <w:rsid w:val="00F27522"/>
    <w:rsid w:val="00F27F41"/>
    <w:rsid w:val="00F3060C"/>
    <w:rsid w:val="00F31792"/>
    <w:rsid w:val="00F320D1"/>
    <w:rsid w:val="00F320EF"/>
    <w:rsid w:val="00F3313C"/>
    <w:rsid w:val="00F3440B"/>
    <w:rsid w:val="00F3537A"/>
    <w:rsid w:val="00F35803"/>
    <w:rsid w:val="00F35ABB"/>
    <w:rsid w:val="00F3733E"/>
    <w:rsid w:val="00F40561"/>
    <w:rsid w:val="00F40E6E"/>
    <w:rsid w:val="00F427DE"/>
    <w:rsid w:val="00F43D2B"/>
    <w:rsid w:val="00F45A87"/>
    <w:rsid w:val="00F46CD1"/>
    <w:rsid w:val="00F471B9"/>
    <w:rsid w:val="00F47CBB"/>
    <w:rsid w:val="00F50851"/>
    <w:rsid w:val="00F51716"/>
    <w:rsid w:val="00F525B0"/>
    <w:rsid w:val="00F53AC7"/>
    <w:rsid w:val="00F57A86"/>
    <w:rsid w:val="00F6696C"/>
    <w:rsid w:val="00F7184D"/>
    <w:rsid w:val="00F71E34"/>
    <w:rsid w:val="00F75055"/>
    <w:rsid w:val="00F807C6"/>
    <w:rsid w:val="00F80B93"/>
    <w:rsid w:val="00F81187"/>
    <w:rsid w:val="00F815CF"/>
    <w:rsid w:val="00F82612"/>
    <w:rsid w:val="00F8341C"/>
    <w:rsid w:val="00F83586"/>
    <w:rsid w:val="00F8389E"/>
    <w:rsid w:val="00F83CCE"/>
    <w:rsid w:val="00F9121C"/>
    <w:rsid w:val="00F91527"/>
    <w:rsid w:val="00F93913"/>
    <w:rsid w:val="00F970B7"/>
    <w:rsid w:val="00FA156B"/>
    <w:rsid w:val="00FA1DD5"/>
    <w:rsid w:val="00FA1E0C"/>
    <w:rsid w:val="00FA3878"/>
    <w:rsid w:val="00FA4B43"/>
    <w:rsid w:val="00FA4D61"/>
    <w:rsid w:val="00FA601C"/>
    <w:rsid w:val="00FA7DDA"/>
    <w:rsid w:val="00FA7FD5"/>
    <w:rsid w:val="00FB0211"/>
    <w:rsid w:val="00FB08B3"/>
    <w:rsid w:val="00FB17AC"/>
    <w:rsid w:val="00FB1A38"/>
    <w:rsid w:val="00FB25D9"/>
    <w:rsid w:val="00FB5BC6"/>
    <w:rsid w:val="00FB6400"/>
    <w:rsid w:val="00FB6A5C"/>
    <w:rsid w:val="00FC037E"/>
    <w:rsid w:val="00FC4557"/>
    <w:rsid w:val="00FC495B"/>
    <w:rsid w:val="00FC50BF"/>
    <w:rsid w:val="00FC578F"/>
    <w:rsid w:val="00FC6167"/>
    <w:rsid w:val="00FD03AB"/>
    <w:rsid w:val="00FD0C9B"/>
    <w:rsid w:val="00FD466C"/>
    <w:rsid w:val="00FD50D6"/>
    <w:rsid w:val="00FD589E"/>
    <w:rsid w:val="00FD69BA"/>
    <w:rsid w:val="00FD6C20"/>
    <w:rsid w:val="00FE1F3A"/>
    <w:rsid w:val="00FE3258"/>
    <w:rsid w:val="00FE3D13"/>
    <w:rsid w:val="00FF1DDF"/>
    <w:rsid w:val="010F4AB6"/>
    <w:rsid w:val="014001AC"/>
    <w:rsid w:val="015B4BBF"/>
    <w:rsid w:val="01713421"/>
    <w:rsid w:val="022C1E1E"/>
    <w:rsid w:val="0414147C"/>
    <w:rsid w:val="04AE367F"/>
    <w:rsid w:val="05117699"/>
    <w:rsid w:val="053242B0"/>
    <w:rsid w:val="06BA7F39"/>
    <w:rsid w:val="07F43A9E"/>
    <w:rsid w:val="091D7F9E"/>
    <w:rsid w:val="09553233"/>
    <w:rsid w:val="0AF52007"/>
    <w:rsid w:val="0B350656"/>
    <w:rsid w:val="0B7A7EBE"/>
    <w:rsid w:val="0B8C3FEE"/>
    <w:rsid w:val="0B8D0851"/>
    <w:rsid w:val="0B8E7D66"/>
    <w:rsid w:val="0B92530F"/>
    <w:rsid w:val="0CC04897"/>
    <w:rsid w:val="0CED4708"/>
    <w:rsid w:val="0D6E2818"/>
    <w:rsid w:val="0DA10224"/>
    <w:rsid w:val="0EE77EB9"/>
    <w:rsid w:val="0F987994"/>
    <w:rsid w:val="0FB0474F"/>
    <w:rsid w:val="0FDC19E8"/>
    <w:rsid w:val="10101CCC"/>
    <w:rsid w:val="10587D11"/>
    <w:rsid w:val="10C761F4"/>
    <w:rsid w:val="10CB3E83"/>
    <w:rsid w:val="112E1DCF"/>
    <w:rsid w:val="11926660"/>
    <w:rsid w:val="119F2CCD"/>
    <w:rsid w:val="1295094D"/>
    <w:rsid w:val="12C30C0A"/>
    <w:rsid w:val="13D34CE4"/>
    <w:rsid w:val="13E41A51"/>
    <w:rsid w:val="160752E5"/>
    <w:rsid w:val="1640556D"/>
    <w:rsid w:val="16BF796D"/>
    <w:rsid w:val="176522C3"/>
    <w:rsid w:val="17F47CD6"/>
    <w:rsid w:val="17F9141B"/>
    <w:rsid w:val="18386BA0"/>
    <w:rsid w:val="186264E9"/>
    <w:rsid w:val="18695DE3"/>
    <w:rsid w:val="1903629F"/>
    <w:rsid w:val="194D74B2"/>
    <w:rsid w:val="198C1A2D"/>
    <w:rsid w:val="1A345F7C"/>
    <w:rsid w:val="1B102383"/>
    <w:rsid w:val="1B12578C"/>
    <w:rsid w:val="1B75323D"/>
    <w:rsid w:val="1B9725FA"/>
    <w:rsid w:val="1BE22134"/>
    <w:rsid w:val="1CBD25FA"/>
    <w:rsid w:val="1D992CC6"/>
    <w:rsid w:val="1E682698"/>
    <w:rsid w:val="1FB572E0"/>
    <w:rsid w:val="20AF2801"/>
    <w:rsid w:val="20B24CEB"/>
    <w:rsid w:val="22471607"/>
    <w:rsid w:val="23AE4FF1"/>
    <w:rsid w:val="23FC5E67"/>
    <w:rsid w:val="250A1E4C"/>
    <w:rsid w:val="25250E2C"/>
    <w:rsid w:val="259239E1"/>
    <w:rsid w:val="25A04B22"/>
    <w:rsid w:val="25D36F91"/>
    <w:rsid w:val="260A23B5"/>
    <w:rsid w:val="26337C4D"/>
    <w:rsid w:val="268447DA"/>
    <w:rsid w:val="26D14D60"/>
    <w:rsid w:val="275F6786"/>
    <w:rsid w:val="278422F1"/>
    <w:rsid w:val="27987F08"/>
    <w:rsid w:val="27A47B27"/>
    <w:rsid w:val="28812CD5"/>
    <w:rsid w:val="29824F56"/>
    <w:rsid w:val="298A3E0B"/>
    <w:rsid w:val="2AA83CAC"/>
    <w:rsid w:val="2ACC686A"/>
    <w:rsid w:val="2B084FE7"/>
    <w:rsid w:val="2B0A6100"/>
    <w:rsid w:val="2B3040C9"/>
    <w:rsid w:val="2C271DEC"/>
    <w:rsid w:val="2C452EB9"/>
    <w:rsid w:val="2C6208C4"/>
    <w:rsid w:val="2CF27452"/>
    <w:rsid w:val="2D792E9C"/>
    <w:rsid w:val="2EAB0DA5"/>
    <w:rsid w:val="2ED3490B"/>
    <w:rsid w:val="2F302AD6"/>
    <w:rsid w:val="2F8D617F"/>
    <w:rsid w:val="2F9652B7"/>
    <w:rsid w:val="30706FE9"/>
    <w:rsid w:val="30DD0CC4"/>
    <w:rsid w:val="31222DDE"/>
    <w:rsid w:val="31232B7B"/>
    <w:rsid w:val="32075FF9"/>
    <w:rsid w:val="32317519"/>
    <w:rsid w:val="32C15FF8"/>
    <w:rsid w:val="34BF705E"/>
    <w:rsid w:val="34DF21B5"/>
    <w:rsid w:val="35E84393"/>
    <w:rsid w:val="37F039D3"/>
    <w:rsid w:val="391F5588"/>
    <w:rsid w:val="392255B7"/>
    <w:rsid w:val="3A3E08B6"/>
    <w:rsid w:val="3A4837DF"/>
    <w:rsid w:val="3AF063E4"/>
    <w:rsid w:val="3D9077EA"/>
    <w:rsid w:val="3DBB19E2"/>
    <w:rsid w:val="3DD05E38"/>
    <w:rsid w:val="3E6F72E4"/>
    <w:rsid w:val="3F4464D8"/>
    <w:rsid w:val="3F940E88"/>
    <w:rsid w:val="40F0234E"/>
    <w:rsid w:val="417D6D39"/>
    <w:rsid w:val="425F4EC2"/>
    <w:rsid w:val="43887CF3"/>
    <w:rsid w:val="43BB30E7"/>
    <w:rsid w:val="43D10F9F"/>
    <w:rsid w:val="443775B0"/>
    <w:rsid w:val="4488470E"/>
    <w:rsid w:val="448F5AC0"/>
    <w:rsid w:val="451F1690"/>
    <w:rsid w:val="45D712C9"/>
    <w:rsid w:val="46AA1CAE"/>
    <w:rsid w:val="46E670C4"/>
    <w:rsid w:val="47017063"/>
    <w:rsid w:val="471D2263"/>
    <w:rsid w:val="488B752C"/>
    <w:rsid w:val="4A965D14"/>
    <w:rsid w:val="4BA12BC2"/>
    <w:rsid w:val="4C404189"/>
    <w:rsid w:val="4D1D0B56"/>
    <w:rsid w:val="4D5C2C01"/>
    <w:rsid w:val="4DB314FD"/>
    <w:rsid w:val="4EBE1CDD"/>
    <w:rsid w:val="4ED953C4"/>
    <w:rsid w:val="4F387A23"/>
    <w:rsid w:val="50357D7D"/>
    <w:rsid w:val="50462262"/>
    <w:rsid w:val="50CF01D2"/>
    <w:rsid w:val="5126050E"/>
    <w:rsid w:val="515B7CB7"/>
    <w:rsid w:val="51DC2BA6"/>
    <w:rsid w:val="520E10F5"/>
    <w:rsid w:val="526861E8"/>
    <w:rsid w:val="530C74BB"/>
    <w:rsid w:val="530F6010"/>
    <w:rsid w:val="53B51901"/>
    <w:rsid w:val="548E0A81"/>
    <w:rsid w:val="548E7BE3"/>
    <w:rsid w:val="54DA3A8F"/>
    <w:rsid w:val="55210C82"/>
    <w:rsid w:val="563C35DE"/>
    <w:rsid w:val="568253C9"/>
    <w:rsid w:val="568461BA"/>
    <w:rsid w:val="57032983"/>
    <w:rsid w:val="574C257C"/>
    <w:rsid w:val="57FE037E"/>
    <w:rsid w:val="58D5034F"/>
    <w:rsid w:val="5A261B69"/>
    <w:rsid w:val="5A6D38D4"/>
    <w:rsid w:val="5A7F7304"/>
    <w:rsid w:val="5A90774D"/>
    <w:rsid w:val="5AA4622B"/>
    <w:rsid w:val="5AF80AC2"/>
    <w:rsid w:val="5D137698"/>
    <w:rsid w:val="5EC60A37"/>
    <w:rsid w:val="5EC954E4"/>
    <w:rsid w:val="5FB24F46"/>
    <w:rsid w:val="5FC9577F"/>
    <w:rsid w:val="5FE51A0A"/>
    <w:rsid w:val="5FF4009D"/>
    <w:rsid w:val="606716AB"/>
    <w:rsid w:val="618943CD"/>
    <w:rsid w:val="630E63AC"/>
    <w:rsid w:val="63337D50"/>
    <w:rsid w:val="64D2404F"/>
    <w:rsid w:val="652339A4"/>
    <w:rsid w:val="65402FF4"/>
    <w:rsid w:val="66310BCF"/>
    <w:rsid w:val="666768D5"/>
    <w:rsid w:val="66F95B50"/>
    <w:rsid w:val="68A44495"/>
    <w:rsid w:val="68CA50AF"/>
    <w:rsid w:val="69231B8D"/>
    <w:rsid w:val="69317AAB"/>
    <w:rsid w:val="69765236"/>
    <w:rsid w:val="69E14DA6"/>
    <w:rsid w:val="6A723C50"/>
    <w:rsid w:val="6A8D2838"/>
    <w:rsid w:val="6A9C6F1F"/>
    <w:rsid w:val="6B182A49"/>
    <w:rsid w:val="6B2F7D93"/>
    <w:rsid w:val="6C0C3C30"/>
    <w:rsid w:val="6D2B6338"/>
    <w:rsid w:val="6D2D0302"/>
    <w:rsid w:val="6D8C7B3D"/>
    <w:rsid w:val="6DA405D6"/>
    <w:rsid w:val="6DCA1C46"/>
    <w:rsid w:val="6E090B80"/>
    <w:rsid w:val="6E6E23F4"/>
    <w:rsid w:val="6EBA76A8"/>
    <w:rsid w:val="6F1B09BF"/>
    <w:rsid w:val="6FC51141"/>
    <w:rsid w:val="70074E3A"/>
    <w:rsid w:val="70DD070F"/>
    <w:rsid w:val="71136A83"/>
    <w:rsid w:val="71A10A4C"/>
    <w:rsid w:val="729E543B"/>
    <w:rsid w:val="72AF55CA"/>
    <w:rsid w:val="72FD0EDB"/>
    <w:rsid w:val="73092C77"/>
    <w:rsid w:val="73EF00BF"/>
    <w:rsid w:val="74070429"/>
    <w:rsid w:val="74940C67"/>
    <w:rsid w:val="75640639"/>
    <w:rsid w:val="76142BC8"/>
    <w:rsid w:val="76610B37"/>
    <w:rsid w:val="77B04009"/>
    <w:rsid w:val="77DA1086"/>
    <w:rsid w:val="78940DB5"/>
    <w:rsid w:val="78E84BDA"/>
    <w:rsid w:val="796F28D1"/>
    <w:rsid w:val="7A28432B"/>
    <w:rsid w:val="7A6B246A"/>
    <w:rsid w:val="7B131D54"/>
    <w:rsid w:val="7BA62ECA"/>
    <w:rsid w:val="7BC61C3C"/>
    <w:rsid w:val="7C632873"/>
    <w:rsid w:val="7D5316BF"/>
    <w:rsid w:val="7D627B54"/>
    <w:rsid w:val="7DB52379"/>
    <w:rsid w:val="7E2957F5"/>
    <w:rsid w:val="7E90249F"/>
    <w:rsid w:val="7E9230BD"/>
    <w:rsid w:val="7EA47CF8"/>
    <w:rsid w:val="7F1C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859B739"/>
  <w15:docId w15:val="{ED1A2AD0-0BF8-4CB0-8070-1A40137A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spacing w:before="300" w:after="150"/>
      <w:jc w:val="left"/>
      <w:outlineLvl w:val="1"/>
    </w:pPr>
    <w:rPr>
      <w:rFonts w:ascii="inherit" w:hAnsi="inherit" w:cs="宋体"/>
      <w:kern w:val="0"/>
      <w:sz w:val="45"/>
      <w:szCs w:val="4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spacing w:before="150" w:after="150"/>
      <w:jc w:val="left"/>
      <w:outlineLvl w:val="3"/>
    </w:pPr>
    <w:rPr>
      <w:rFonts w:ascii="inherit" w:hAnsi="inherit" w:cs="宋体"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  <w:rPr>
      <w:rFonts w:ascii="Calibri" w:hAnsi="Calibri"/>
      <w:szCs w:val="22"/>
    </w:rPr>
  </w:style>
  <w:style w:type="paragraph" w:styleId="a5">
    <w:name w:val="Body Text"/>
    <w:basedOn w:val="a"/>
    <w:link w:val="1"/>
    <w:uiPriority w:val="99"/>
    <w:semiHidden/>
    <w:unhideWhenUsed/>
    <w:qFormat/>
    <w:rPr>
      <w:rFonts w:eastAsia="华文楷体"/>
      <w:kern w:val="0"/>
      <w:sz w:val="30"/>
      <w:lang w:val="zh-CN"/>
    </w:rPr>
  </w:style>
  <w:style w:type="paragraph" w:styleId="a6">
    <w:name w:val="Body Text Indent"/>
    <w:basedOn w:val="a"/>
    <w:link w:val="21"/>
    <w:uiPriority w:val="99"/>
    <w:semiHidden/>
    <w:unhideWhenUsed/>
    <w:qFormat/>
    <w:pPr>
      <w:spacing w:after="120"/>
      <w:ind w:leftChars="200" w:left="420"/>
    </w:pPr>
  </w:style>
  <w:style w:type="paragraph" w:styleId="a7">
    <w:name w:val="Date"/>
    <w:basedOn w:val="a"/>
    <w:next w:val="a"/>
    <w:link w:val="a8"/>
    <w:uiPriority w:val="99"/>
    <w:semiHidden/>
    <w:unhideWhenUsed/>
    <w:qFormat/>
    <w:pPr>
      <w:ind w:leftChars="2500" w:left="100"/>
    </w:pPr>
    <w:rPr>
      <w:rFonts w:eastAsia="华文楷体"/>
      <w:sz w:val="30"/>
    </w:rPr>
  </w:style>
  <w:style w:type="paragraph" w:styleId="22">
    <w:name w:val="Body Text Indent 2"/>
    <w:basedOn w:val="a"/>
    <w:link w:val="23"/>
    <w:uiPriority w:val="99"/>
    <w:semiHidden/>
    <w:unhideWhenUsed/>
    <w:qFormat/>
    <w:pPr>
      <w:tabs>
        <w:tab w:val="left" w:pos="0"/>
      </w:tabs>
      <w:ind w:firstLine="540"/>
    </w:pPr>
    <w:rPr>
      <w:rFonts w:ascii="宋体" w:hAnsi="宋体"/>
      <w:sz w:val="28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2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25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0"/>
    <w:uiPriority w:val="99"/>
    <w:semiHidden/>
    <w:unhideWhenUsed/>
    <w:qFormat/>
    <w:pPr>
      <w:spacing w:line="560" w:lineRule="exact"/>
      <w:ind w:firstLineChars="257" w:firstLine="720"/>
    </w:pPr>
    <w:rPr>
      <w:rFonts w:ascii="宋体" w:hAnsi="宋体"/>
      <w:bCs/>
      <w:sz w:val="28"/>
    </w:rPr>
  </w:style>
  <w:style w:type="paragraph" w:styleId="ad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uiPriority w:val="39"/>
    <w:qFormat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page number"/>
    <w:basedOn w:val="a0"/>
    <w:uiPriority w:val="99"/>
    <w:semiHidden/>
    <w:unhideWhenUsed/>
    <w:qFormat/>
    <w:rPr>
      <w:rFonts w:ascii="Times New Roman" w:eastAsia="宋体" w:hAnsi="Times New Roman" w:cs="Times New Roman"/>
    </w:rPr>
  </w:style>
  <w:style w:type="character" w:styleId="af2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3">
    <w:name w:val="Emphasis"/>
    <w:basedOn w:val="a0"/>
    <w:uiPriority w:val="20"/>
    <w:qFormat/>
    <w:rPr>
      <w:i/>
    </w:rPr>
  </w:style>
  <w:style w:type="character" w:styleId="af4">
    <w:name w:val="Hyperlink"/>
    <w:basedOn w:val="a0"/>
    <w:uiPriority w:val="99"/>
    <w:semiHidden/>
    <w:unhideWhenUsed/>
    <w:qFormat/>
    <w:rPr>
      <w:rFonts w:ascii="Times New Roman" w:eastAsia="宋体" w:hAnsi="Times New Roman" w:cs="Times New Roman"/>
      <w:color w:val="0000FF"/>
      <w:u w:val="single"/>
    </w:rPr>
  </w:style>
  <w:style w:type="character" w:styleId="af5">
    <w:name w:val="annotation reference"/>
    <w:basedOn w:val="a0"/>
    <w:uiPriority w:val="99"/>
    <w:semiHidden/>
    <w:unhideWhenUsed/>
    <w:qFormat/>
    <w:rPr>
      <w:rFonts w:asciiTheme="minorHAnsi" w:eastAsiaTheme="minorEastAsia" w:hAnsiTheme="minorHAnsi" w:cstheme="minorBidi"/>
      <w:sz w:val="21"/>
      <w:szCs w:val="21"/>
    </w:rPr>
  </w:style>
  <w:style w:type="character" w:customStyle="1" w:styleId="Char">
    <w:name w:val="页脚 Char"/>
    <w:qFormat/>
    <w:rPr>
      <w:kern w:val="2"/>
      <w:sz w:val="18"/>
      <w:szCs w:val="18"/>
    </w:rPr>
  </w:style>
  <w:style w:type="character" w:customStyle="1" w:styleId="Char0">
    <w:name w:val="页眉 Char"/>
    <w:qFormat/>
    <w:rPr>
      <w:kern w:val="2"/>
      <w:sz w:val="18"/>
      <w:szCs w:val="18"/>
    </w:rPr>
  </w:style>
  <w:style w:type="paragraph" w:styleId="af6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20">
    <w:name w:val="标题 2 字符"/>
    <w:basedOn w:val="a0"/>
    <w:link w:val="2"/>
    <w:uiPriority w:val="9"/>
    <w:qFormat/>
    <w:rPr>
      <w:rFonts w:ascii="inherit" w:eastAsia="宋体" w:hAnsi="inherit" w:cs="宋体"/>
      <w:kern w:val="0"/>
      <w:sz w:val="45"/>
      <w:szCs w:val="45"/>
    </w:rPr>
  </w:style>
  <w:style w:type="character" w:customStyle="1" w:styleId="40">
    <w:name w:val="标题 4 字符"/>
    <w:basedOn w:val="a0"/>
    <w:link w:val="4"/>
    <w:uiPriority w:val="9"/>
    <w:qFormat/>
    <w:rPr>
      <w:rFonts w:ascii="inherit" w:eastAsia="宋体" w:hAnsi="inherit" w:cs="宋体"/>
      <w:kern w:val="0"/>
      <w:sz w:val="27"/>
      <w:szCs w:val="27"/>
    </w:rPr>
  </w:style>
  <w:style w:type="character" w:customStyle="1" w:styleId="26">
    <w:name w:val="正文文本 字符2"/>
    <w:qFormat/>
    <w:rPr>
      <w:rFonts w:ascii="Times New Roman" w:eastAsia="华文楷体" w:hAnsi="Times New Roman" w:cs="Times New Roman"/>
      <w:kern w:val="0"/>
      <w:sz w:val="30"/>
      <w:szCs w:val="24"/>
      <w:lang w:val="zh-CN" w:eastAsia="zh-CN"/>
    </w:rPr>
  </w:style>
  <w:style w:type="character" w:customStyle="1" w:styleId="af7">
    <w:name w:val="正文文本 字符"/>
    <w:basedOn w:val="a0"/>
    <w:qFormat/>
    <w:rPr>
      <w:rFonts w:ascii="Times New Roman" w:eastAsia="华文楷体" w:hAnsi="Times New Roman" w:cs="Times New Roman"/>
      <w:kern w:val="0"/>
      <w:sz w:val="30"/>
      <w:szCs w:val="24"/>
      <w:lang w:val="zh-CN"/>
    </w:rPr>
  </w:style>
  <w:style w:type="character" w:customStyle="1" w:styleId="10">
    <w:name w:val="页脚 字符1"/>
    <w:uiPriority w:val="99"/>
    <w:qFormat/>
    <w:rPr>
      <w:rFonts w:ascii="Times New Roman" w:eastAsia="宋体" w:hAnsi="Times New Roman" w:cs="Times New Roman"/>
      <w:kern w:val="0"/>
      <w:sz w:val="18"/>
      <w:szCs w:val="18"/>
      <w:lang w:val="zh-CN" w:eastAsia="zh-CN"/>
    </w:rPr>
  </w:style>
  <w:style w:type="character" w:customStyle="1" w:styleId="af8">
    <w:name w:val="页脚 字符"/>
    <w:basedOn w:val="a0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3">
    <w:name w:val="正文文本缩进 2 字符"/>
    <w:basedOn w:val="a0"/>
    <w:link w:val="22"/>
    <w:qFormat/>
    <w:rPr>
      <w:rFonts w:ascii="宋体" w:eastAsia="宋体" w:hAnsi="宋体" w:cs="Times New Roman"/>
      <w:sz w:val="28"/>
      <w:szCs w:val="24"/>
    </w:rPr>
  </w:style>
  <w:style w:type="character" w:customStyle="1" w:styleId="30">
    <w:name w:val="正文文本缩进 3 字符"/>
    <w:basedOn w:val="a0"/>
    <w:link w:val="3"/>
    <w:qFormat/>
    <w:rPr>
      <w:rFonts w:ascii="宋体" w:eastAsia="宋体" w:hAnsi="宋体" w:cs="Times New Roman"/>
      <w:bCs/>
      <w:sz w:val="28"/>
      <w:szCs w:val="24"/>
    </w:rPr>
  </w:style>
  <w:style w:type="character" w:customStyle="1" w:styleId="a8">
    <w:name w:val="日期 字符"/>
    <w:basedOn w:val="a0"/>
    <w:link w:val="a7"/>
    <w:qFormat/>
    <w:rPr>
      <w:rFonts w:ascii="Times New Roman" w:eastAsia="华文楷体" w:hAnsi="Times New Roman" w:cs="Times New Roman"/>
      <w:sz w:val="30"/>
      <w:szCs w:val="24"/>
    </w:rPr>
  </w:style>
  <w:style w:type="character" w:customStyle="1" w:styleId="aa">
    <w:name w:val="批注框文本 字符"/>
    <w:basedOn w:val="a0"/>
    <w:link w:val="a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1">
    <w:name w:val="页眉 字符1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9">
    <w:name w:val="页眉 字符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2">
    <w:name w:val="正文文本缩进 字符1"/>
    <w:qFormat/>
    <w:rPr>
      <w:rFonts w:ascii="Times New Roman" w:eastAsia="宋体" w:hAnsi="Times New Roman" w:cs="Times New Roman"/>
      <w:szCs w:val="24"/>
    </w:rPr>
  </w:style>
  <w:style w:type="character" w:customStyle="1" w:styleId="afa">
    <w:name w:val="正文文本缩进 字符"/>
    <w:basedOn w:val="a0"/>
    <w:uiPriority w:val="99"/>
    <w:semiHidden/>
    <w:qFormat/>
    <w:rPr>
      <w:rFonts w:ascii="Times New Roman" w:eastAsia="宋体" w:hAnsi="Times New Roman" w:cs="Times New Roma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character" w:customStyle="1" w:styleId="1">
    <w:name w:val="正文文本 字符1"/>
    <w:link w:val="a5"/>
    <w:qFormat/>
    <w:rPr>
      <w:rFonts w:ascii="Times New Roman" w:eastAsia="华文楷体" w:hAnsi="Times New Roman" w:cs="Times New Roman"/>
      <w:sz w:val="30"/>
      <w:szCs w:val="24"/>
    </w:rPr>
  </w:style>
  <w:style w:type="character" w:customStyle="1" w:styleId="25">
    <w:name w:val="页眉 字符2"/>
    <w:link w:val="ac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24">
    <w:name w:val="页脚 字符2"/>
    <w:link w:val="ab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21">
    <w:name w:val="正文文本缩进 字符2"/>
    <w:link w:val="a6"/>
    <w:qFormat/>
    <w:rPr>
      <w:rFonts w:ascii="Times New Roman" w:eastAsia="宋体" w:hAnsi="Times New Roman" w:cs="Times New Roman"/>
      <w:szCs w:val="24"/>
    </w:rPr>
  </w:style>
  <w:style w:type="character" w:customStyle="1" w:styleId="Char1">
    <w:name w:val="正文文本 Char"/>
    <w:qFormat/>
    <w:rPr>
      <w:rFonts w:ascii="Times New Roman" w:eastAsia="华文楷体" w:hAnsi="Times New Roman" w:cs="Times New Roman"/>
      <w:kern w:val="2"/>
      <w:sz w:val="30"/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Theme="minorHAnsi" w:eastAsiaTheme="minorEastAsia" w:hAnsiTheme="minorHAnsi" w:cstheme="minorBidi"/>
    </w:rPr>
  </w:style>
  <w:style w:type="character" w:customStyle="1" w:styleId="af">
    <w:name w:val="批注主题 字符"/>
    <w:basedOn w:val="a4"/>
    <w:link w:val="ae"/>
    <w:uiPriority w:val="99"/>
    <w:semiHidden/>
    <w:qFormat/>
    <w:rPr>
      <w:rFonts w:asciiTheme="minorHAnsi" w:eastAsiaTheme="minorEastAsia" w:hAnsiTheme="minorHAnsi" w:cstheme="minorBidi"/>
      <w:b/>
      <w:bCs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9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Microsoft\Templates\&#32852;&#21512;&#21457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2081"/>
    <customShpInfo spid="_x0000_s2080"/>
    <customShpInfo spid="_x0000_s2079"/>
    <customShpInfo spid="_x0000_s2078"/>
    <customShpInfo spid="_x0000_s2077"/>
    <customShpInfo spid="_x0000_s2076"/>
    <customShpInfo spid="_x0000_s2075"/>
    <customShpInfo spid="_x0000_s2074"/>
    <customShpInfo spid="_x0000_s2073"/>
    <customShpInfo spid="_x0000_s2072"/>
    <customShpInfo spid="_x0000_s2071"/>
    <customShpInfo spid="_x0000_s2070"/>
    <customShpInfo spid="_x0000_s2069"/>
    <customShpInfo spid="_x0000_s2068"/>
    <customShpInfo spid="_x0000_s2067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54"/>
    <customShpInfo spid="_x0000_s2053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联合发文.dot</Template>
  <TotalTime>4</TotalTime>
  <Pages>7</Pages>
  <Words>618</Words>
  <Characters>3526</Characters>
  <Application>Microsoft Office Word</Application>
  <DocSecurity>0</DocSecurity>
  <Lines>29</Lines>
  <Paragraphs>8</Paragraphs>
  <ScaleCrop>false</ScaleCrop>
  <Company>Microsoft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2009年上海高校新世纪百千万人才工程</dc:title>
  <dc:creator>Admin</dc:creator>
  <cp:lastModifiedBy>Admin</cp:lastModifiedBy>
  <cp:revision>4</cp:revision>
  <cp:lastPrinted>2021-10-15T02:38:00Z</cp:lastPrinted>
  <dcterms:created xsi:type="dcterms:W3CDTF">2024-08-26T04:22:00Z</dcterms:created>
  <dcterms:modified xsi:type="dcterms:W3CDTF">2024-08-26T04:28:00Z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57A9FF1B2C0144B0BFB05F1C7F96118B_13</vt:lpwstr>
  </property>
  <property fmtid="{D5CDD505-2E9C-101B-9397-08002B2CF9AE}" pid="4" name="CRO">
    <vt:lpwstr>wqlLaW5nc29mdCBQREYgdG8gV1BTIDgw</vt:lpwstr>
  </property>
  <property fmtid="{D5CDD505-2E9C-101B-9397-08002B2CF9AE}" pid="5" name="Created">
    <vt:filetime>2022-07-28T10:37:18Z</vt:filetime>
  </property>
</Properties>
</file>